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5EEC" w:rsidRDefault="007D5EEC" w:rsidP="00797275">
      <w:pPr>
        <w:shd w:val="clear" w:color="auto" w:fill="FFFFFF"/>
        <w:spacing w:before="72"/>
        <w:jc w:val="center"/>
        <w:rPr>
          <w:sz w:val="28"/>
          <w:szCs w:val="28"/>
        </w:rPr>
      </w:pPr>
      <w:r w:rsidRPr="009B4C56">
        <w:rPr>
          <w:rFonts w:ascii="Monotype Corsiva" w:hAnsi="Monotype Corsiva"/>
          <w:noProof/>
          <w:sz w:val="14"/>
          <w:szCs w:val="1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2" o:spid="_x0000_i1025" type="#_x0000_t75" alt="ГЕРБ С КОРОНОЙ РАЙОН" style="width:29pt;height:41pt;visibility:visible">
            <v:imagedata r:id="rId5" o:title=""/>
          </v:shape>
        </w:pict>
      </w:r>
    </w:p>
    <w:p w:rsidR="007D5EEC" w:rsidRPr="00685D3A" w:rsidRDefault="007D5EEC" w:rsidP="00797275">
      <w:pPr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  <w:lang w:eastAsia="ru-RU"/>
        </w:rPr>
      </w:pPr>
      <w:r w:rsidRPr="00685D3A">
        <w:rPr>
          <w:rFonts w:ascii="Times New Roman" w:hAnsi="Times New Roman"/>
          <w:b/>
          <w:sz w:val="24"/>
          <w:szCs w:val="24"/>
          <w:lang w:eastAsia="ru-RU"/>
        </w:rPr>
        <w:t>АДМИНИСТРАЦИЯ НИЖНЕСЕРГИНСКОГО МУНИЦИПАЛЬНОГО РАЙОНА</w:t>
      </w:r>
    </w:p>
    <w:p w:rsidR="007D5EEC" w:rsidRPr="00685D3A" w:rsidRDefault="007D5EEC" w:rsidP="00797275">
      <w:pPr>
        <w:shd w:val="clear" w:color="auto" w:fill="FFFFFF"/>
        <w:spacing w:after="0" w:line="240" w:lineRule="auto"/>
        <w:ind w:firstLine="14"/>
        <w:rPr>
          <w:rFonts w:ascii="Times New Roman" w:hAnsi="Times New Roman"/>
          <w:sz w:val="14"/>
          <w:szCs w:val="14"/>
          <w:lang w:eastAsia="ru-RU"/>
        </w:rPr>
      </w:pPr>
    </w:p>
    <w:p w:rsidR="007D5EEC" w:rsidRPr="00685D3A" w:rsidRDefault="007D5EEC" w:rsidP="00797275">
      <w:pPr>
        <w:pBdr>
          <w:bottom w:val="thinThickSmallGap" w:sz="24" w:space="1" w:color="auto"/>
        </w:pBdr>
        <w:spacing w:after="0" w:line="240" w:lineRule="auto"/>
        <w:jc w:val="center"/>
        <w:outlineLvl w:val="0"/>
        <w:rPr>
          <w:rFonts w:ascii="Times New Roman" w:hAnsi="Times New Roman"/>
          <w:b/>
          <w:sz w:val="32"/>
          <w:szCs w:val="32"/>
          <w:lang w:eastAsia="ru-RU"/>
        </w:rPr>
      </w:pPr>
      <w:r w:rsidRPr="00685D3A">
        <w:rPr>
          <w:rFonts w:ascii="Times New Roman" w:hAnsi="Times New Roman"/>
          <w:b/>
          <w:sz w:val="32"/>
          <w:szCs w:val="32"/>
          <w:lang w:eastAsia="ru-RU"/>
        </w:rPr>
        <w:t>ПОСТАНОВЛЕНИЕ</w:t>
      </w:r>
    </w:p>
    <w:p w:rsidR="007D5EEC" w:rsidRPr="00685D3A" w:rsidRDefault="007D5EEC" w:rsidP="00797275">
      <w:pPr>
        <w:spacing w:after="0" w:line="240" w:lineRule="auto"/>
        <w:rPr>
          <w:rFonts w:ascii="Times New Roman" w:hAnsi="Times New Roman"/>
          <w:sz w:val="32"/>
          <w:szCs w:val="32"/>
          <w:lang w:eastAsia="ru-RU"/>
        </w:rPr>
      </w:pPr>
    </w:p>
    <w:p w:rsidR="007D5EEC" w:rsidRPr="00AE7B55" w:rsidRDefault="007D5EEC" w:rsidP="00E969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969CE">
        <w:rPr>
          <w:rFonts w:ascii="Times New Roman" w:hAnsi="Times New Roman"/>
          <w:sz w:val="28"/>
          <w:szCs w:val="28"/>
          <w:lang w:eastAsia="ru-RU"/>
        </w:rPr>
        <w:t>от</w:t>
      </w:r>
      <w:r>
        <w:rPr>
          <w:rFonts w:ascii="Times New Roman" w:hAnsi="Times New Roman"/>
          <w:sz w:val="28"/>
          <w:szCs w:val="28"/>
          <w:lang w:eastAsia="ru-RU"/>
        </w:rPr>
        <w:t xml:space="preserve"> 30.07.2021                         № 271</w:t>
      </w:r>
    </w:p>
    <w:p w:rsidR="007D5EEC" w:rsidRPr="00AE7B55" w:rsidRDefault="007D5EEC" w:rsidP="0079727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7D5EEC" w:rsidRPr="00685D3A" w:rsidRDefault="007D5EEC" w:rsidP="0079727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85D3A">
        <w:rPr>
          <w:rFonts w:ascii="Times New Roman" w:hAnsi="Times New Roman"/>
          <w:sz w:val="28"/>
          <w:szCs w:val="28"/>
          <w:lang w:eastAsia="ru-RU"/>
        </w:rPr>
        <w:t>г. Нижние Серги</w:t>
      </w:r>
    </w:p>
    <w:p w:rsidR="007D5EEC" w:rsidRPr="00685D3A" w:rsidRDefault="007D5EEC" w:rsidP="00797275">
      <w:pPr>
        <w:spacing w:after="0" w:line="240" w:lineRule="auto"/>
        <w:rPr>
          <w:rFonts w:ascii="Times New Roman" w:hAnsi="Times New Roman"/>
          <w:b/>
          <w:i/>
          <w:sz w:val="28"/>
          <w:szCs w:val="28"/>
          <w:lang w:eastAsia="ru-RU"/>
        </w:rPr>
      </w:pPr>
    </w:p>
    <w:p w:rsidR="007D5EEC" w:rsidRPr="00A3020A" w:rsidRDefault="007D5EEC" w:rsidP="00797275">
      <w:pPr>
        <w:spacing w:after="0" w:line="240" w:lineRule="auto"/>
        <w:jc w:val="both"/>
        <w:rPr>
          <w:rFonts w:ascii="Liberation Serif" w:hAnsi="Liberation Serif"/>
          <w:sz w:val="28"/>
          <w:szCs w:val="28"/>
          <w:lang w:eastAsia="ru-RU"/>
        </w:rPr>
      </w:pPr>
    </w:p>
    <w:p w:rsidR="007D5EEC" w:rsidRPr="004558E5" w:rsidRDefault="007D5EEC" w:rsidP="00797275">
      <w:pPr>
        <w:tabs>
          <w:tab w:val="left" w:pos="-2977"/>
        </w:tabs>
        <w:jc w:val="center"/>
        <w:rPr>
          <w:rFonts w:ascii="Times New Roman" w:hAnsi="Times New Roman"/>
          <w:b/>
          <w:i/>
          <w:sz w:val="26"/>
          <w:szCs w:val="26"/>
        </w:rPr>
      </w:pPr>
      <w:r w:rsidRPr="004558E5">
        <w:rPr>
          <w:rFonts w:ascii="Times New Roman" w:hAnsi="Times New Roman"/>
          <w:b/>
          <w:i/>
          <w:sz w:val="26"/>
          <w:szCs w:val="26"/>
        </w:rPr>
        <w:t xml:space="preserve">О внесении изменений в </w:t>
      </w:r>
      <w:r>
        <w:rPr>
          <w:rFonts w:ascii="Times New Roman" w:hAnsi="Times New Roman"/>
          <w:b/>
          <w:i/>
          <w:sz w:val="26"/>
          <w:szCs w:val="26"/>
        </w:rPr>
        <w:t>муниципальную программу «Развитие образования на территории Нижнесергинского муниципального района на 2021-2024 годы», утвержденную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 (с изменениями от 11.11.2020 №433, от 12.02.2021 №55,  от  21.04.2021 №180, от 16.06.2021 №234)</w:t>
      </w:r>
    </w:p>
    <w:p w:rsidR="007D5EEC" w:rsidRPr="009D2AE8" w:rsidRDefault="007D5EEC" w:rsidP="007972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Liberation Serif" w:hAnsi="Liberation Serif"/>
          <w:sz w:val="28"/>
          <w:szCs w:val="28"/>
          <w:lang w:eastAsia="ru-RU"/>
        </w:rPr>
      </w:pPr>
      <w:r w:rsidRPr="009D2AE8">
        <w:rPr>
          <w:rFonts w:ascii="Liberation Serif" w:hAnsi="Liberation Serif"/>
          <w:sz w:val="28"/>
          <w:szCs w:val="28"/>
          <w:lang w:eastAsia="ru-RU"/>
        </w:rPr>
        <w:t xml:space="preserve">В соответствии с Бюджетным </w:t>
      </w:r>
      <w:hyperlink r:id="rId6" w:history="1">
        <w:r w:rsidRPr="009D2AE8">
          <w:rPr>
            <w:rFonts w:ascii="Liberation Serif" w:hAnsi="Liberation Serif"/>
            <w:color w:val="000000"/>
            <w:sz w:val="28"/>
            <w:szCs w:val="28"/>
            <w:lang w:eastAsia="ru-RU"/>
          </w:rPr>
          <w:t>кодексом</w:t>
        </w:r>
      </w:hyperlink>
      <w:r w:rsidRPr="009D2AE8">
        <w:rPr>
          <w:rFonts w:ascii="Liberation Serif" w:hAnsi="Liberation Serif"/>
          <w:sz w:val="28"/>
          <w:szCs w:val="28"/>
          <w:lang w:eastAsia="ru-RU"/>
        </w:rPr>
        <w:t xml:space="preserve"> Российской Федерации,  </w:t>
      </w:r>
      <w:r w:rsidRPr="009D2AE8">
        <w:rPr>
          <w:rFonts w:ascii="Liberation Serif" w:hAnsi="Liberation Serif" w:cs="Arial"/>
          <w:color w:val="000000"/>
          <w:sz w:val="28"/>
          <w:szCs w:val="28"/>
          <w:lang w:eastAsia="ru-RU"/>
        </w:rPr>
        <w:t xml:space="preserve">Федеральным законом от 29 декабря 2012   года № 273-ФЗ «Об образовании в Российской Федерации», </w:t>
      </w:r>
      <w:r w:rsidRPr="009D2AE8">
        <w:rPr>
          <w:rFonts w:ascii="Liberation Serif" w:hAnsi="Liberation Serif"/>
          <w:sz w:val="28"/>
          <w:szCs w:val="28"/>
          <w:lang w:eastAsia="ru-RU"/>
        </w:rPr>
        <w:t xml:space="preserve">Федеральным </w:t>
      </w:r>
      <w:hyperlink r:id="rId7" w:history="1">
        <w:r w:rsidRPr="009D2AE8">
          <w:rPr>
            <w:rFonts w:ascii="Liberation Serif" w:hAnsi="Liberation Serif"/>
            <w:color w:val="000000"/>
            <w:sz w:val="28"/>
            <w:szCs w:val="28"/>
            <w:lang w:eastAsia="ru-RU"/>
          </w:rPr>
          <w:t>законом</w:t>
        </w:r>
      </w:hyperlink>
      <w:r w:rsidRPr="009D2AE8">
        <w:rPr>
          <w:rFonts w:ascii="Liberation Serif" w:hAnsi="Liberation Serif"/>
          <w:sz w:val="28"/>
          <w:szCs w:val="28"/>
          <w:lang w:eastAsia="ru-RU"/>
        </w:rPr>
        <w:t xml:space="preserve"> от 06.10.2003 N 131-ФЗ "Об общих принципах организации местного самоуправления в Российской Федерации (с изменениями),</w:t>
      </w:r>
      <w:r w:rsidRPr="009D2AE8">
        <w:rPr>
          <w:rFonts w:ascii="Liberation Serif" w:hAnsi="Liberation Serif" w:cs="Arial"/>
          <w:color w:val="000000"/>
          <w:sz w:val="28"/>
          <w:szCs w:val="28"/>
          <w:lang w:eastAsia="ru-RU"/>
        </w:rPr>
        <w:t xml:space="preserve"> Законом  Свердловской области «Об образовании в Свердловской области» от 15 июля 2013года № 78-ОЗ,</w:t>
      </w:r>
      <w:r w:rsidRPr="009D2AE8">
        <w:rPr>
          <w:rFonts w:ascii="Liberation Serif" w:hAnsi="Liberation Serif"/>
          <w:sz w:val="28"/>
          <w:szCs w:val="28"/>
          <w:lang w:eastAsia="ru-RU"/>
        </w:rPr>
        <w:t xml:space="preserve"> постановлением Правительства Свердловской области от 19.12.2019 № 920-ПП «Об утверждении государственной программы Свердловской области «Развитие системы образования и реализаци</w:t>
      </w:r>
      <w:r>
        <w:rPr>
          <w:rFonts w:ascii="Liberation Serif" w:hAnsi="Liberation Serif"/>
          <w:sz w:val="28"/>
          <w:szCs w:val="28"/>
          <w:lang w:eastAsia="ru-RU"/>
        </w:rPr>
        <w:t>я</w:t>
      </w:r>
      <w:r w:rsidRPr="009D2AE8">
        <w:rPr>
          <w:rFonts w:ascii="Liberation Serif" w:hAnsi="Liberation Serif"/>
          <w:sz w:val="28"/>
          <w:szCs w:val="28"/>
          <w:lang w:eastAsia="ru-RU"/>
        </w:rPr>
        <w:t xml:space="preserve"> молодежной политики в Свердловской области до 2025 года», постановлением администрации Нижнесергинского муниципального района от 01.08.2016 № 229 «Об утверждении Порядка формирования, реализации и оценки эффективности муниципальных программ в Нижнесергинском муниципальном районе»,</w:t>
      </w:r>
      <w:r w:rsidRPr="009D2AE8">
        <w:rPr>
          <w:rFonts w:ascii="Liberation Serif" w:hAnsi="Liberation Serif"/>
          <w:sz w:val="28"/>
          <w:szCs w:val="28"/>
        </w:rPr>
        <w:t xml:space="preserve"> с решением Думы Нижнесергинского муниципального района от 17.12.2020  №245 «О бюджете Нижнесергинского муниципального района на 2021 год и плановый период 2022 и 2023 годов»</w:t>
      </w:r>
      <w:r>
        <w:rPr>
          <w:rFonts w:ascii="Liberation Serif" w:hAnsi="Liberation Serif"/>
          <w:sz w:val="28"/>
          <w:szCs w:val="28"/>
        </w:rPr>
        <w:t xml:space="preserve"> (с изменениями от 25.02.2021 №256, от 22.04.2021 №275, от 24.06.2021 №285)</w:t>
      </w:r>
      <w:r w:rsidRPr="009D2AE8">
        <w:rPr>
          <w:rFonts w:ascii="Liberation Serif" w:hAnsi="Liberation Serif"/>
          <w:sz w:val="28"/>
          <w:szCs w:val="28"/>
        </w:rPr>
        <w:t>,</w:t>
      </w:r>
      <w:r w:rsidRPr="009D2AE8">
        <w:rPr>
          <w:rFonts w:ascii="Liberation Serif" w:hAnsi="Liberation Serif"/>
          <w:sz w:val="28"/>
          <w:szCs w:val="28"/>
          <w:lang w:eastAsia="ru-RU"/>
        </w:rPr>
        <w:t xml:space="preserve"> Уставом Нижнесергинского муниципального района,</w:t>
      </w:r>
    </w:p>
    <w:p w:rsidR="007D5EEC" w:rsidRPr="009D2AE8" w:rsidRDefault="007D5EEC" w:rsidP="00797275">
      <w:pPr>
        <w:spacing w:after="0"/>
        <w:ind w:firstLine="567"/>
        <w:jc w:val="both"/>
        <w:rPr>
          <w:rFonts w:ascii="Liberation Serif" w:hAnsi="Liberation Serif"/>
          <w:b/>
          <w:sz w:val="28"/>
          <w:szCs w:val="28"/>
        </w:rPr>
      </w:pPr>
      <w:r w:rsidRPr="009D2AE8">
        <w:rPr>
          <w:rFonts w:ascii="Liberation Serif" w:hAnsi="Liberation Serif"/>
          <w:b/>
          <w:sz w:val="28"/>
          <w:szCs w:val="28"/>
        </w:rPr>
        <w:t>ПОСТАНОВЛЯЮ:</w:t>
      </w:r>
    </w:p>
    <w:p w:rsidR="007D5EEC" w:rsidRPr="009D2AE8" w:rsidRDefault="007D5EEC" w:rsidP="00797275">
      <w:pPr>
        <w:pStyle w:val="ListParagraph"/>
        <w:tabs>
          <w:tab w:val="left" w:pos="567"/>
        </w:tabs>
        <w:ind w:left="0" w:right="-1" w:firstLine="567"/>
        <w:rPr>
          <w:rFonts w:ascii="Liberation Serif" w:hAnsi="Liberation Serif" w:cs="Times New Roman"/>
          <w:sz w:val="28"/>
          <w:szCs w:val="28"/>
        </w:rPr>
      </w:pPr>
      <w:r w:rsidRPr="009D2AE8">
        <w:rPr>
          <w:rFonts w:ascii="Liberation Serif" w:hAnsi="Liberation Serif" w:cs="Times New Roman"/>
          <w:sz w:val="28"/>
          <w:szCs w:val="28"/>
        </w:rPr>
        <w:t>1.Внести в муниципальную программу «Развитие образования на территории Нижнесергинского муниципального района на 2021-2024 годы», утвержденную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 (с изменениями от 11.11.2020 №433</w:t>
      </w:r>
      <w:r>
        <w:rPr>
          <w:rFonts w:ascii="Liberation Serif" w:hAnsi="Liberation Serif" w:cs="Times New Roman"/>
          <w:sz w:val="28"/>
          <w:szCs w:val="28"/>
        </w:rPr>
        <w:t>, 12.02.2021 №55, от 21.04.2021 №180, от 16.06.2021 №234</w:t>
      </w:r>
      <w:r w:rsidRPr="009D2AE8">
        <w:rPr>
          <w:rFonts w:ascii="Liberation Serif" w:hAnsi="Liberation Serif" w:cs="Times New Roman"/>
          <w:sz w:val="28"/>
          <w:szCs w:val="28"/>
        </w:rPr>
        <w:t>), следующие изменения:</w:t>
      </w:r>
    </w:p>
    <w:p w:rsidR="007D5EEC" w:rsidRDefault="007D5EEC" w:rsidP="00797275">
      <w:pPr>
        <w:pStyle w:val="ListParagraph"/>
        <w:ind w:left="0" w:right="-1" w:firstLine="567"/>
        <w:rPr>
          <w:rFonts w:ascii="Liberation Serif" w:hAnsi="Liberation Serif" w:cs="Times New Roman"/>
          <w:sz w:val="28"/>
          <w:szCs w:val="28"/>
        </w:rPr>
      </w:pPr>
      <w:r w:rsidRPr="009D2AE8">
        <w:rPr>
          <w:rFonts w:ascii="Liberation Serif" w:hAnsi="Liberation Serif" w:cs="Times New Roman"/>
          <w:sz w:val="28"/>
          <w:szCs w:val="28"/>
        </w:rPr>
        <w:t>1</w:t>
      </w:r>
      <w:r>
        <w:rPr>
          <w:rFonts w:ascii="Liberation Serif" w:hAnsi="Liberation Serif" w:cs="Times New Roman"/>
          <w:sz w:val="28"/>
          <w:szCs w:val="28"/>
        </w:rPr>
        <w:t xml:space="preserve">) абзац 6 «Объемы финансирования муниципальной  программы по годам реализации, тыс. рублей»  Паспорта </w:t>
      </w:r>
      <w:r w:rsidRPr="009D2AE8">
        <w:rPr>
          <w:rFonts w:ascii="Liberation Serif" w:hAnsi="Liberation Serif" w:cs="Times New Roman"/>
          <w:sz w:val="28"/>
          <w:szCs w:val="28"/>
        </w:rPr>
        <w:t>муниципальн</w:t>
      </w:r>
      <w:r>
        <w:rPr>
          <w:rFonts w:ascii="Liberation Serif" w:hAnsi="Liberation Serif" w:cs="Times New Roman"/>
          <w:sz w:val="28"/>
          <w:szCs w:val="28"/>
        </w:rPr>
        <w:t>ой</w:t>
      </w:r>
      <w:r w:rsidRPr="009D2AE8">
        <w:rPr>
          <w:rFonts w:ascii="Liberation Serif" w:hAnsi="Liberation Serif" w:cs="Times New Roman"/>
          <w:sz w:val="28"/>
          <w:szCs w:val="28"/>
        </w:rPr>
        <w:t xml:space="preserve"> программ</w:t>
      </w:r>
      <w:r>
        <w:rPr>
          <w:rFonts w:ascii="Liberation Serif" w:hAnsi="Liberation Serif" w:cs="Times New Roman"/>
          <w:sz w:val="28"/>
          <w:szCs w:val="28"/>
        </w:rPr>
        <w:t>ы</w:t>
      </w:r>
      <w:r w:rsidRPr="009D2AE8">
        <w:rPr>
          <w:rFonts w:ascii="Liberation Serif" w:hAnsi="Liberation Serif" w:cs="Times New Roman"/>
          <w:sz w:val="28"/>
          <w:szCs w:val="28"/>
        </w:rPr>
        <w:t xml:space="preserve"> «Развитие образования на территории Нижнесергинского муниципального района на 2021-2024 годы», изложить в новой редакции</w:t>
      </w:r>
      <w:r>
        <w:rPr>
          <w:rFonts w:ascii="Liberation Serif" w:hAnsi="Liberation Serif" w:cs="Times New Roman"/>
          <w:sz w:val="28"/>
          <w:szCs w:val="28"/>
        </w:rPr>
        <w:t>:</w:t>
      </w:r>
    </w:p>
    <w:p w:rsidR="007D5EEC" w:rsidRPr="00A3020A" w:rsidRDefault="007D5EEC" w:rsidP="00797275">
      <w:pPr>
        <w:pStyle w:val="ConsPlusNormal"/>
        <w:ind w:left="4" w:firstLine="563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«</w:t>
      </w:r>
      <w:r w:rsidRPr="00A3020A">
        <w:rPr>
          <w:rFonts w:ascii="Liberation Serif" w:hAnsi="Liberation Serif" w:cs="Times New Roman"/>
          <w:sz w:val="28"/>
          <w:szCs w:val="28"/>
        </w:rPr>
        <w:t>Программа финансируется из федерального бюджета, областного бюджета и бюджета Нижнесергинского муниципального района   в объеме 3</w:t>
      </w:r>
      <w:r>
        <w:rPr>
          <w:rFonts w:ascii="Liberation Serif" w:hAnsi="Liberation Serif" w:cs="Times New Roman"/>
          <w:sz w:val="28"/>
          <w:szCs w:val="28"/>
        </w:rPr>
        <w:t xml:space="preserve"> 652 113,11тыс. </w:t>
      </w:r>
      <w:r w:rsidRPr="00A3020A">
        <w:rPr>
          <w:rFonts w:ascii="Liberation Serif" w:hAnsi="Liberation Serif" w:cs="Times New Roman"/>
          <w:sz w:val="28"/>
          <w:szCs w:val="28"/>
        </w:rPr>
        <w:t xml:space="preserve">рублей на весь период действия Программы, в том числе: 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>федеральный бюджет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2021 год </w:t>
      </w:r>
      <w:r>
        <w:rPr>
          <w:rFonts w:ascii="Liberation Serif" w:hAnsi="Liberation Serif" w:cs="Times New Roman"/>
          <w:sz w:val="28"/>
          <w:szCs w:val="28"/>
        </w:rPr>
        <w:t>–47 905,20 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2022 год </w:t>
      </w:r>
      <w:r>
        <w:rPr>
          <w:rFonts w:ascii="Liberation Serif" w:hAnsi="Liberation Serif" w:cs="Times New Roman"/>
          <w:sz w:val="28"/>
          <w:szCs w:val="28"/>
        </w:rPr>
        <w:t>– 49 015,00 тыс. рублей</w:t>
      </w:r>
      <w:r w:rsidRPr="00A3020A">
        <w:rPr>
          <w:rFonts w:ascii="Liberation Serif" w:hAnsi="Liberation Serif" w:cs="Times New Roman"/>
          <w:sz w:val="28"/>
          <w:szCs w:val="28"/>
        </w:rPr>
        <w:t>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2023 год </w:t>
      </w:r>
      <w:r>
        <w:rPr>
          <w:rFonts w:ascii="Liberation Serif" w:hAnsi="Liberation Serif" w:cs="Times New Roman"/>
          <w:sz w:val="28"/>
          <w:szCs w:val="28"/>
        </w:rPr>
        <w:t>– 48 310,80 тыс. рублей</w:t>
      </w:r>
      <w:r w:rsidRPr="00A3020A">
        <w:rPr>
          <w:rFonts w:ascii="Liberation Serif" w:hAnsi="Liberation Serif" w:cs="Times New Roman"/>
          <w:sz w:val="28"/>
          <w:szCs w:val="28"/>
        </w:rPr>
        <w:t>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2024 год </w:t>
      </w:r>
      <w:r>
        <w:rPr>
          <w:rFonts w:ascii="Liberation Serif" w:hAnsi="Liberation Serif" w:cs="Times New Roman"/>
          <w:sz w:val="28"/>
          <w:szCs w:val="28"/>
        </w:rPr>
        <w:t>– 48 310,80 тыс. рублей</w:t>
      </w:r>
      <w:r w:rsidRPr="00A3020A">
        <w:rPr>
          <w:rFonts w:ascii="Liberation Serif" w:hAnsi="Liberation Serif" w:cs="Times New Roman"/>
          <w:sz w:val="28"/>
          <w:szCs w:val="28"/>
        </w:rPr>
        <w:t>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Итого: </w:t>
      </w:r>
      <w:r>
        <w:rPr>
          <w:rFonts w:ascii="Liberation Serif" w:hAnsi="Liberation Serif" w:cs="Times New Roman"/>
          <w:sz w:val="28"/>
          <w:szCs w:val="28"/>
        </w:rPr>
        <w:t>193 541,80 тыс. рублей</w:t>
      </w:r>
      <w:r w:rsidRPr="00A3020A">
        <w:rPr>
          <w:rFonts w:ascii="Liberation Serif" w:hAnsi="Liberation Serif" w:cs="Times New Roman"/>
          <w:sz w:val="28"/>
          <w:szCs w:val="28"/>
        </w:rPr>
        <w:t>.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>областной бюджет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2021 год </w:t>
      </w:r>
      <w:r>
        <w:rPr>
          <w:rFonts w:ascii="Liberation Serif" w:hAnsi="Liberation Serif" w:cs="Times New Roman"/>
          <w:sz w:val="28"/>
          <w:szCs w:val="28"/>
        </w:rPr>
        <w:t>– 491 469,31 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2022 год </w:t>
      </w:r>
      <w:r>
        <w:rPr>
          <w:rFonts w:ascii="Liberation Serif" w:hAnsi="Liberation Serif" w:cs="Times New Roman"/>
          <w:sz w:val="28"/>
          <w:szCs w:val="28"/>
        </w:rPr>
        <w:t>–479 465,20тыс.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2023 год </w:t>
      </w:r>
      <w:r>
        <w:rPr>
          <w:rFonts w:ascii="Liberation Serif" w:hAnsi="Liberation Serif" w:cs="Times New Roman"/>
          <w:sz w:val="28"/>
          <w:szCs w:val="28"/>
        </w:rPr>
        <w:t>– 489 373,30 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2024год </w:t>
      </w:r>
      <w:r>
        <w:rPr>
          <w:rFonts w:ascii="Liberation Serif" w:hAnsi="Liberation Serif" w:cs="Times New Roman"/>
          <w:sz w:val="28"/>
          <w:szCs w:val="28"/>
        </w:rPr>
        <w:t>–489 373,30 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Итого: </w:t>
      </w:r>
      <w:r>
        <w:rPr>
          <w:rFonts w:ascii="Liberation Serif" w:hAnsi="Liberation Serif" w:cs="Times New Roman"/>
          <w:sz w:val="28"/>
          <w:szCs w:val="28"/>
        </w:rPr>
        <w:t>1 949 681,11 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</w:t>
      </w:r>
      <w:r>
        <w:rPr>
          <w:rFonts w:ascii="Liberation Serif" w:hAnsi="Liberation Serif" w:cs="Times New Roman"/>
          <w:sz w:val="28"/>
          <w:szCs w:val="28"/>
        </w:rPr>
        <w:t>.</w:t>
      </w:r>
    </w:p>
    <w:p w:rsidR="007D5EEC" w:rsidRPr="00A3020A" w:rsidRDefault="007D5EEC" w:rsidP="00797275">
      <w:pPr>
        <w:pStyle w:val="ConsPlusNormal"/>
        <w:tabs>
          <w:tab w:val="left" w:pos="567"/>
        </w:tabs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>бюджет Нижнесергинского муниципального района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2021 год – </w:t>
      </w:r>
      <w:r>
        <w:rPr>
          <w:rFonts w:ascii="Liberation Serif" w:hAnsi="Liberation Serif" w:cs="Times New Roman"/>
          <w:sz w:val="28"/>
          <w:szCs w:val="28"/>
        </w:rPr>
        <w:t>400 678,20тыс.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2022 год – </w:t>
      </w:r>
      <w:r>
        <w:rPr>
          <w:rFonts w:ascii="Liberation Serif" w:hAnsi="Liberation Serif" w:cs="Times New Roman"/>
          <w:sz w:val="28"/>
          <w:szCs w:val="28"/>
        </w:rPr>
        <w:t>369 404,00тыс.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2023 год – </w:t>
      </w:r>
      <w:r>
        <w:rPr>
          <w:rFonts w:ascii="Liberation Serif" w:hAnsi="Liberation Serif" w:cs="Times New Roman"/>
          <w:sz w:val="28"/>
          <w:szCs w:val="28"/>
        </w:rPr>
        <w:t>369 404,00тыс.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рублей;</w:t>
      </w:r>
    </w:p>
    <w:p w:rsidR="007D5EEC" w:rsidRPr="00A3020A" w:rsidRDefault="007D5EEC" w:rsidP="00797275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2024 год – </w:t>
      </w:r>
      <w:r>
        <w:rPr>
          <w:rFonts w:ascii="Liberation Serif" w:hAnsi="Liberation Serif" w:cs="Times New Roman"/>
          <w:sz w:val="28"/>
          <w:szCs w:val="28"/>
        </w:rPr>
        <w:t>369 404,00тыс.</w:t>
      </w:r>
      <w:r w:rsidRPr="00A3020A">
        <w:rPr>
          <w:rFonts w:ascii="Liberation Serif" w:hAnsi="Liberation Serif" w:cs="Times New Roman"/>
          <w:sz w:val="28"/>
          <w:szCs w:val="28"/>
        </w:rPr>
        <w:t xml:space="preserve"> рублей</w:t>
      </w:r>
      <w:r>
        <w:rPr>
          <w:rFonts w:ascii="Liberation Serif" w:hAnsi="Liberation Serif" w:cs="Times New Roman"/>
          <w:sz w:val="28"/>
          <w:szCs w:val="28"/>
        </w:rPr>
        <w:t>.</w:t>
      </w:r>
    </w:p>
    <w:p w:rsidR="007D5EEC" w:rsidRDefault="007D5EEC" w:rsidP="00797275">
      <w:pPr>
        <w:pStyle w:val="ListParagraph"/>
        <w:ind w:left="0" w:right="-1" w:firstLine="567"/>
        <w:rPr>
          <w:rFonts w:ascii="Liberation Serif" w:hAnsi="Liberation Serif" w:cs="Times New Roman"/>
          <w:sz w:val="28"/>
          <w:szCs w:val="28"/>
        </w:rPr>
      </w:pPr>
      <w:r w:rsidRPr="00A3020A">
        <w:rPr>
          <w:rFonts w:ascii="Liberation Serif" w:hAnsi="Liberation Serif" w:cs="Times New Roman"/>
          <w:sz w:val="28"/>
          <w:szCs w:val="28"/>
        </w:rPr>
        <w:t xml:space="preserve">Итого:  </w:t>
      </w:r>
      <w:r>
        <w:rPr>
          <w:rFonts w:ascii="Liberation Serif" w:hAnsi="Liberation Serif" w:cs="Times New Roman"/>
          <w:sz w:val="28"/>
          <w:szCs w:val="28"/>
        </w:rPr>
        <w:t>1 508 890,20 тыс. рублей»</w:t>
      </w:r>
      <w:r w:rsidRPr="009D2AE8">
        <w:rPr>
          <w:rFonts w:ascii="Liberation Serif" w:hAnsi="Liberation Serif" w:cs="Times New Roman"/>
          <w:sz w:val="28"/>
          <w:szCs w:val="28"/>
        </w:rPr>
        <w:t>.</w:t>
      </w:r>
    </w:p>
    <w:p w:rsidR="007D5EEC" w:rsidRPr="009D2AE8" w:rsidRDefault="007D5EEC" w:rsidP="00797275">
      <w:pPr>
        <w:pStyle w:val="ListParagraph"/>
        <w:tabs>
          <w:tab w:val="left" w:pos="567"/>
        </w:tabs>
        <w:ind w:left="0" w:right="-1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 xml:space="preserve">2) приложение №2 к муниципальной программе </w:t>
      </w:r>
      <w:r w:rsidRPr="009D2AE8">
        <w:rPr>
          <w:rFonts w:ascii="Liberation Serif" w:hAnsi="Liberation Serif" w:cs="Times New Roman"/>
          <w:sz w:val="28"/>
          <w:szCs w:val="28"/>
        </w:rPr>
        <w:t>«Развитие образования на территории Нижнесергинского муниципального района на 2021-2024 годы»изложить в новой редакции</w:t>
      </w:r>
      <w:r>
        <w:rPr>
          <w:rFonts w:ascii="Liberation Serif" w:hAnsi="Liberation Serif" w:cs="Times New Roman"/>
          <w:sz w:val="28"/>
          <w:szCs w:val="28"/>
        </w:rPr>
        <w:t xml:space="preserve"> (прилагается).</w:t>
      </w:r>
    </w:p>
    <w:p w:rsidR="007D5EEC" w:rsidRPr="009D2AE8" w:rsidRDefault="007D5EEC" w:rsidP="00797275">
      <w:pPr>
        <w:pStyle w:val="ListParagraph"/>
        <w:tabs>
          <w:tab w:val="left" w:pos="567"/>
        </w:tabs>
        <w:ind w:left="0" w:firstLine="567"/>
        <w:rPr>
          <w:rFonts w:ascii="Liberation Serif" w:hAnsi="Liberation Serif" w:cs="Times New Roman"/>
          <w:sz w:val="28"/>
          <w:szCs w:val="28"/>
        </w:rPr>
      </w:pPr>
      <w:r w:rsidRPr="009D2AE8">
        <w:rPr>
          <w:rFonts w:ascii="Liberation Serif" w:hAnsi="Liberation Serif" w:cs="Times New Roman"/>
          <w:sz w:val="28"/>
          <w:szCs w:val="28"/>
        </w:rPr>
        <w:t>2. Обнародовать данное постановление путем размещения полного текста через сеть «Интернет»  на официальном сайте администрации Нижнесергинского муниципального района.</w:t>
      </w:r>
    </w:p>
    <w:p w:rsidR="007D5EEC" w:rsidRPr="009D2AE8" w:rsidRDefault="007D5EEC" w:rsidP="00797275">
      <w:pPr>
        <w:pStyle w:val="ListParagraph"/>
        <w:tabs>
          <w:tab w:val="left" w:pos="-2977"/>
          <w:tab w:val="left" w:pos="851"/>
        </w:tabs>
        <w:ind w:left="0" w:firstLine="567"/>
        <w:rPr>
          <w:rFonts w:ascii="Liberation Serif" w:hAnsi="Liberation Serif" w:cs="Times New Roman"/>
          <w:sz w:val="28"/>
          <w:szCs w:val="28"/>
        </w:rPr>
      </w:pPr>
      <w:r w:rsidRPr="009D2AE8">
        <w:rPr>
          <w:rFonts w:ascii="Liberation Serif" w:hAnsi="Liberation Serif" w:cs="Times New Roman"/>
          <w:sz w:val="28"/>
          <w:szCs w:val="28"/>
        </w:rPr>
        <w:t>3.Контроль за исполнением настоящего постановления возложить на заместителя главы администрации Нижнесергинского муниципального района А.Н. Екенина.</w:t>
      </w:r>
    </w:p>
    <w:p w:rsidR="007D5EEC" w:rsidRPr="009D2AE8" w:rsidRDefault="007D5EEC" w:rsidP="00797275">
      <w:pPr>
        <w:pStyle w:val="NoSpacing"/>
        <w:rPr>
          <w:rFonts w:ascii="Liberation Serif" w:hAnsi="Liberation Serif"/>
          <w:sz w:val="28"/>
          <w:szCs w:val="28"/>
        </w:rPr>
      </w:pPr>
    </w:p>
    <w:p w:rsidR="007D5EEC" w:rsidRPr="009D2AE8" w:rsidRDefault="007D5EEC" w:rsidP="00797275">
      <w:pPr>
        <w:pStyle w:val="NoSpacing"/>
        <w:rPr>
          <w:rFonts w:ascii="Liberation Serif" w:hAnsi="Liberation Serif"/>
          <w:sz w:val="28"/>
          <w:szCs w:val="28"/>
        </w:rPr>
      </w:pPr>
    </w:p>
    <w:p w:rsidR="007D5EEC" w:rsidRPr="00E969CE" w:rsidRDefault="007D5EEC" w:rsidP="00E969CE">
      <w:pPr>
        <w:widowControl w:val="0"/>
        <w:shd w:val="clear" w:color="auto" w:fill="FFFFFF"/>
        <w:autoSpaceDE w:val="0"/>
        <w:autoSpaceDN w:val="0"/>
        <w:adjustRightInd w:val="0"/>
        <w:spacing w:before="34" w:after="0" w:line="250" w:lineRule="exact"/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</w:pPr>
      <w:r w:rsidRPr="00E969CE"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  <w:t xml:space="preserve">Глава Нижнесергинского </w:t>
      </w:r>
    </w:p>
    <w:p w:rsidR="007D5EEC" w:rsidRPr="00E969CE" w:rsidRDefault="007D5EEC" w:rsidP="00E969CE">
      <w:pPr>
        <w:tabs>
          <w:tab w:val="left" w:pos="720"/>
          <w:tab w:val="left" w:pos="90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969CE"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  <w:t xml:space="preserve">муниципального района       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                                                           </w:t>
      </w:r>
      <w:r w:rsidRPr="00E969CE"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  <w:t xml:space="preserve"> В.В. Еремеев    </w:t>
      </w: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7D5EEC" w:rsidRDefault="007D5EEC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sectPr w:rsidR="007D5EEC" w:rsidSect="00406684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Liberation Serif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B0137"/>
    <w:multiLevelType w:val="hybridMultilevel"/>
    <w:tmpl w:val="F17A70DA"/>
    <w:lvl w:ilvl="0" w:tplc="3CECA914">
      <w:start w:val="1"/>
      <w:numFmt w:val="decimal"/>
      <w:lvlText w:val="%1)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044901C9"/>
    <w:multiLevelType w:val="hybridMultilevel"/>
    <w:tmpl w:val="247C00A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5E70D00"/>
    <w:multiLevelType w:val="multilevel"/>
    <w:tmpl w:val="A25409F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12C53698"/>
    <w:multiLevelType w:val="multilevel"/>
    <w:tmpl w:val="4A609202"/>
    <w:lvl w:ilvl="0">
      <w:start w:val="2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1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174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87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3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98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68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744" w:hanging="2160"/>
      </w:pPr>
      <w:rPr>
        <w:rFonts w:cs="Times New Roman" w:hint="default"/>
      </w:rPr>
    </w:lvl>
  </w:abstractNum>
  <w:abstractNum w:abstractNumId="4">
    <w:nsid w:val="192E2E67"/>
    <w:multiLevelType w:val="hybridMultilevel"/>
    <w:tmpl w:val="24624D7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8D936AC"/>
    <w:multiLevelType w:val="hybridMultilevel"/>
    <w:tmpl w:val="143E11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E86BFF"/>
    <w:multiLevelType w:val="hybridMultilevel"/>
    <w:tmpl w:val="62C6BFF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7">
    <w:nsid w:val="3961763F"/>
    <w:multiLevelType w:val="hybridMultilevel"/>
    <w:tmpl w:val="65A83C4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3857A59"/>
    <w:multiLevelType w:val="hybridMultilevel"/>
    <w:tmpl w:val="34A2B786"/>
    <w:lvl w:ilvl="0" w:tplc="6F020E4E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9">
    <w:nsid w:val="493A682B"/>
    <w:multiLevelType w:val="hybridMultilevel"/>
    <w:tmpl w:val="A06E30B4"/>
    <w:lvl w:ilvl="0" w:tplc="A5E6ED8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10">
    <w:nsid w:val="53F81432"/>
    <w:multiLevelType w:val="hybridMultilevel"/>
    <w:tmpl w:val="A6628E5E"/>
    <w:lvl w:ilvl="0" w:tplc="37924914">
      <w:start w:val="1"/>
      <w:numFmt w:val="decimal"/>
      <w:lvlText w:val="%1."/>
      <w:lvlJc w:val="left"/>
      <w:pPr>
        <w:ind w:left="720" w:hanging="360"/>
      </w:pPr>
      <w:rPr>
        <w:rFonts w:cs="Arial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FC549D7"/>
    <w:multiLevelType w:val="hybridMultilevel"/>
    <w:tmpl w:val="DB1C5A40"/>
    <w:lvl w:ilvl="0" w:tplc="E37A40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F2A9F2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57E80C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7DEB8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236E47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2A929D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37263B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35AF42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ABC7E7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2">
    <w:nsid w:val="77154355"/>
    <w:multiLevelType w:val="hybridMultilevel"/>
    <w:tmpl w:val="F418FC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1"/>
  </w:num>
  <w:num w:numId="3">
    <w:abstractNumId w:val="9"/>
  </w:num>
  <w:num w:numId="4">
    <w:abstractNumId w:val="11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3"/>
  </w:num>
  <w:num w:numId="8">
    <w:abstractNumId w:val="7"/>
  </w:num>
  <w:num w:numId="9">
    <w:abstractNumId w:val="10"/>
  </w:num>
  <w:num w:numId="10">
    <w:abstractNumId w:val="4"/>
  </w:num>
  <w:num w:numId="11">
    <w:abstractNumId w:val="0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A19E5"/>
    <w:rsid w:val="0000437D"/>
    <w:rsid w:val="000057FD"/>
    <w:rsid w:val="0001165A"/>
    <w:rsid w:val="000156A1"/>
    <w:rsid w:val="00016AA8"/>
    <w:rsid w:val="0001775A"/>
    <w:rsid w:val="000178F3"/>
    <w:rsid w:val="00020844"/>
    <w:rsid w:val="000215E5"/>
    <w:rsid w:val="00021B9D"/>
    <w:rsid w:val="00024D72"/>
    <w:rsid w:val="000259E3"/>
    <w:rsid w:val="000307DD"/>
    <w:rsid w:val="000343C7"/>
    <w:rsid w:val="00036F8F"/>
    <w:rsid w:val="000408B8"/>
    <w:rsid w:val="00053B2E"/>
    <w:rsid w:val="0005522D"/>
    <w:rsid w:val="0005676A"/>
    <w:rsid w:val="000605E0"/>
    <w:rsid w:val="00061534"/>
    <w:rsid w:val="000617B4"/>
    <w:rsid w:val="000668C4"/>
    <w:rsid w:val="000713D3"/>
    <w:rsid w:val="00071507"/>
    <w:rsid w:val="00073DEC"/>
    <w:rsid w:val="000757F0"/>
    <w:rsid w:val="000758C8"/>
    <w:rsid w:val="00076FB6"/>
    <w:rsid w:val="00085CEA"/>
    <w:rsid w:val="00085D36"/>
    <w:rsid w:val="00087D19"/>
    <w:rsid w:val="00090571"/>
    <w:rsid w:val="00091070"/>
    <w:rsid w:val="00092F12"/>
    <w:rsid w:val="000A0B5C"/>
    <w:rsid w:val="000A11A6"/>
    <w:rsid w:val="000A1350"/>
    <w:rsid w:val="000A3372"/>
    <w:rsid w:val="000A6848"/>
    <w:rsid w:val="000B305E"/>
    <w:rsid w:val="000B4147"/>
    <w:rsid w:val="000B7160"/>
    <w:rsid w:val="000D04A0"/>
    <w:rsid w:val="000D2169"/>
    <w:rsid w:val="000D25AF"/>
    <w:rsid w:val="000D2DB0"/>
    <w:rsid w:val="000D6288"/>
    <w:rsid w:val="000E204E"/>
    <w:rsid w:val="000F00C1"/>
    <w:rsid w:val="000F09E8"/>
    <w:rsid w:val="000F53C7"/>
    <w:rsid w:val="001029C7"/>
    <w:rsid w:val="00103123"/>
    <w:rsid w:val="00105332"/>
    <w:rsid w:val="001068A1"/>
    <w:rsid w:val="00107104"/>
    <w:rsid w:val="00107A09"/>
    <w:rsid w:val="00115DE1"/>
    <w:rsid w:val="00117384"/>
    <w:rsid w:val="00117873"/>
    <w:rsid w:val="00130832"/>
    <w:rsid w:val="00131315"/>
    <w:rsid w:val="00131CB7"/>
    <w:rsid w:val="0013337D"/>
    <w:rsid w:val="001366F7"/>
    <w:rsid w:val="00136731"/>
    <w:rsid w:val="00137322"/>
    <w:rsid w:val="001377DE"/>
    <w:rsid w:val="001519B4"/>
    <w:rsid w:val="00155518"/>
    <w:rsid w:val="001604B8"/>
    <w:rsid w:val="0016075D"/>
    <w:rsid w:val="00160B09"/>
    <w:rsid w:val="001633EE"/>
    <w:rsid w:val="00163EAB"/>
    <w:rsid w:val="001736AC"/>
    <w:rsid w:val="00176976"/>
    <w:rsid w:val="001805BE"/>
    <w:rsid w:val="001821F1"/>
    <w:rsid w:val="00184A42"/>
    <w:rsid w:val="00185704"/>
    <w:rsid w:val="00185FBC"/>
    <w:rsid w:val="00187F6D"/>
    <w:rsid w:val="00190363"/>
    <w:rsid w:val="00191BF0"/>
    <w:rsid w:val="00193F1F"/>
    <w:rsid w:val="0019531B"/>
    <w:rsid w:val="001A5771"/>
    <w:rsid w:val="001A607A"/>
    <w:rsid w:val="001A7E98"/>
    <w:rsid w:val="001B0FB4"/>
    <w:rsid w:val="001B10B5"/>
    <w:rsid w:val="001B44C5"/>
    <w:rsid w:val="001B5671"/>
    <w:rsid w:val="001C25A9"/>
    <w:rsid w:val="001F099F"/>
    <w:rsid w:val="001F34D9"/>
    <w:rsid w:val="001F53D2"/>
    <w:rsid w:val="001F55E5"/>
    <w:rsid w:val="001F71DA"/>
    <w:rsid w:val="00200107"/>
    <w:rsid w:val="0020038E"/>
    <w:rsid w:val="00201BA3"/>
    <w:rsid w:val="00206F95"/>
    <w:rsid w:val="002077F4"/>
    <w:rsid w:val="00215CB1"/>
    <w:rsid w:val="0021762B"/>
    <w:rsid w:val="0022298F"/>
    <w:rsid w:val="00222BB4"/>
    <w:rsid w:val="00226087"/>
    <w:rsid w:val="00226837"/>
    <w:rsid w:val="00227774"/>
    <w:rsid w:val="00234F9A"/>
    <w:rsid w:val="0023762A"/>
    <w:rsid w:val="002410A7"/>
    <w:rsid w:val="002428A2"/>
    <w:rsid w:val="00243941"/>
    <w:rsid w:val="0024553F"/>
    <w:rsid w:val="00246DB3"/>
    <w:rsid w:val="00251421"/>
    <w:rsid w:val="002538D5"/>
    <w:rsid w:val="0025540C"/>
    <w:rsid w:val="0025566D"/>
    <w:rsid w:val="002573CE"/>
    <w:rsid w:val="002614D6"/>
    <w:rsid w:val="002633A7"/>
    <w:rsid w:val="00266F58"/>
    <w:rsid w:val="0026758E"/>
    <w:rsid w:val="00267D61"/>
    <w:rsid w:val="002711B2"/>
    <w:rsid w:val="00281730"/>
    <w:rsid w:val="00282D45"/>
    <w:rsid w:val="0028426C"/>
    <w:rsid w:val="0028526C"/>
    <w:rsid w:val="00285608"/>
    <w:rsid w:val="00290BBF"/>
    <w:rsid w:val="00291423"/>
    <w:rsid w:val="00292EC5"/>
    <w:rsid w:val="00297362"/>
    <w:rsid w:val="00297CB6"/>
    <w:rsid w:val="002A233A"/>
    <w:rsid w:val="002A3BAE"/>
    <w:rsid w:val="002A48A6"/>
    <w:rsid w:val="002A6E66"/>
    <w:rsid w:val="002A76B3"/>
    <w:rsid w:val="002A7725"/>
    <w:rsid w:val="002B275D"/>
    <w:rsid w:val="002B3F9D"/>
    <w:rsid w:val="002C172E"/>
    <w:rsid w:val="002C2659"/>
    <w:rsid w:val="002C43A8"/>
    <w:rsid w:val="002C4F1C"/>
    <w:rsid w:val="002C7CAE"/>
    <w:rsid w:val="002D07FB"/>
    <w:rsid w:val="002D0E44"/>
    <w:rsid w:val="002D0EB2"/>
    <w:rsid w:val="002D21C3"/>
    <w:rsid w:val="002D2E90"/>
    <w:rsid w:val="002D7794"/>
    <w:rsid w:val="002E26D8"/>
    <w:rsid w:val="002E2C6C"/>
    <w:rsid w:val="002F675E"/>
    <w:rsid w:val="002F6C65"/>
    <w:rsid w:val="00300AAF"/>
    <w:rsid w:val="0030194E"/>
    <w:rsid w:val="00303557"/>
    <w:rsid w:val="00303B96"/>
    <w:rsid w:val="00304982"/>
    <w:rsid w:val="00305E3F"/>
    <w:rsid w:val="00311B49"/>
    <w:rsid w:val="003213BD"/>
    <w:rsid w:val="00324D54"/>
    <w:rsid w:val="003262F2"/>
    <w:rsid w:val="00332487"/>
    <w:rsid w:val="00335249"/>
    <w:rsid w:val="00343E7C"/>
    <w:rsid w:val="00344417"/>
    <w:rsid w:val="003453BD"/>
    <w:rsid w:val="00346111"/>
    <w:rsid w:val="003511BC"/>
    <w:rsid w:val="00351483"/>
    <w:rsid w:val="00353EFF"/>
    <w:rsid w:val="00355C75"/>
    <w:rsid w:val="00357D64"/>
    <w:rsid w:val="003613CE"/>
    <w:rsid w:val="00365B44"/>
    <w:rsid w:val="00371FA2"/>
    <w:rsid w:val="003732F1"/>
    <w:rsid w:val="003739AB"/>
    <w:rsid w:val="00374D7F"/>
    <w:rsid w:val="00376223"/>
    <w:rsid w:val="00377239"/>
    <w:rsid w:val="003779FF"/>
    <w:rsid w:val="00377C30"/>
    <w:rsid w:val="003807E7"/>
    <w:rsid w:val="00381E2A"/>
    <w:rsid w:val="0038296C"/>
    <w:rsid w:val="00385634"/>
    <w:rsid w:val="0039153A"/>
    <w:rsid w:val="00393BA9"/>
    <w:rsid w:val="003A14D4"/>
    <w:rsid w:val="003A18D4"/>
    <w:rsid w:val="003A39C6"/>
    <w:rsid w:val="003A6139"/>
    <w:rsid w:val="003B5F5B"/>
    <w:rsid w:val="003B6D96"/>
    <w:rsid w:val="003B7A3C"/>
    <w:rsid w:val="003C268E"/>
    <w:rsid w:val="003C33F6"/>
    <w:rsid w:val="003D673D"/>
    <w:rsid w:val="003D771C"/>
    <w:rsid w:val="003D7875"/>
    <w:rsid w:val="003E2C07"/>
    <w:rsid w:val="003E34A1"/>
    <w:rsid w:val="003E6F2B"/>
    <w:rsid w:val="003F086B"/>
    <w:rsid w:val="003F1043"/>
    <w:rsid w:val="003F28EA"/>
    <w:rsid w:val="003F375D"/>
    <w:rsid w:val="003F6971"/>
    <w:rsid w:val="00400FD7"/>
    <w:rsid w:val="00406684"/>
    <w:rsid w:val="004134CE"/>
    <w:rsid w:val="0041674A"/>
    <w:rsid w:val="00416E29"/>
    <w:rsid w:val="00423809"/>
    <w:rsid w:val="004250EA"/>
    <w:rsid w:val="004269DF"/>
    <w:rsid w:val="00427A60"/>
    <w:rsid w:val="00430760"/>
    <w:rsid w:val="004340D2"/>
    <w:rsid w:val="004356E9"/>
    <w:rsid w:val="00440CDD"/>
    <w:rsid w:val="0044181A"/>
    <w:rsid w:val="00445627"/>
    <w:rsid w:val="00450F81"/>
    <w:rsid w:val="0045168D"/>
    <w:rsid w:val="00451BE8"/>
    <w:rsid w:val="004558E5"/>
    <w:rsid w:val="00456C18"/>
    <w:rsid w:val="00457FB9"/>
    <w:rsid w:val="00461F01"/>
    <w:rsid w:val="00465A85"/>
    <w:rsid w:val="00465C4A"/>
    <w:rsid w:val="004707D0"/>
    <w:rsid w:val="00470B5C"/>
    <w:rsid w:val="00471328"/>
    <w:rsid w:val="004734A0"/>
    <w:rsid w:val="00474466"/>
    <w:rsid w:val="00474AB9"/>
    <w:rsid w:val="00480A37"/>
    <w:rsid w:val="00480BA9"/>
    <w:rsid w:val="004824B0"/>
    <w:rsid w:val="004827A6"/>
    <w:rsid w:val="00491FB8"/>
    <w:rsid w:val="004933F8"/>
    <w:rsid w:val="00497E53"/>
    <w:rsid w:val="004A0970"/>
    <w:rsid w:val="004A0C7E"/>
    <w:rsid w:val="004A19E5"/>
    <w:rsid w:val="004A32AE"/>
    <w:rsid w:val="004A3718"/>
    <w:rsid w:val="004A411D"/>
    <w:rsid w:val="004A4D45"/>
    <w:rsid w:val="004A4EFB"/>
    <w:rsid w:val="004A79E0"/>
    <w:rsid w:val="004B1454"/>
    <w:rsid w:val="004B2551"/>
    <w:rsid w:val="004C5555"/>
    <w:rsid w:val="004D0E4D"/>
    <w:rsid w:val="004D2270"/>
    <w:rsid w:val="004D2454"/>
    <w:rsid w:val="004D46F3"/>
    <w:rsid w:val="004D5A0B"/>
    <w:rsid w:val="004D70DA"/>
    <w:rsid w:val="004D71AB"/>
    <w:rsid w:val="004E1BC6"/>
    <w:rsid w:val="004E4C60"/>
    <w:rsid w:val="004E516B"/>
    <w:rsid w:val="004E5956"/>
    <w:rsid w:val="004F2C75"/>
    <w:rsid w:val="004F4E0A"/>
    <w:rsid w:val="004F5AE2"/>
    <w:rsid w:val="004F6404"/>
    <w:rsid w:val="00503CAB"/>
    <w:rsid w:val="0050794E"/>
    <w:rsid w:val="00507FC4"/>
    <w:rsid w:val="00513D7E"/>
    <w:rsid w:val="00515661"/>
    <w:rsid w:val="005205DE"/>
    <w:rsid w:val="005210EE"/>
    <w:rsid w:val="00522AE7"/>
    <w:rsid w:val="0052349F"/>
    <w:rsid w:val="00523DD8"/>
    <w:rsid w:val="00530F22"/>
    <w:rsid w:val="00531F0B"/>
    <w:rsid w:val="00533456"/>
    <w:rsid w:val="0053410F"/>
    <w:rsid w:val="00534E2A"/>
    <w:rsid w:val="00541615"/>
    <w:rsid w:val="00542337"/>
    <w:rsid w:val="00543358"/>
    <w:rsid w:val="00544421"/>
    <w:rsid w:val="0054487E"/>
    <w:rsid w:val="00545587"/>
    <w:rsid w:val="00551718"/>
    <w:rsid w:val="00551ADA"/>
    <w:rsid w:val="00554A94"/>
    <w:rsid w:val="00556240"/>
    <w:rsid w:val="00557696"/>
    <w:rsid w:val="0056104D"/>
    <w:rsid w:val="0056105F"/>
    <w:rsid w:val="0057078D"/>
    <w:rsid w:val="0057139D"/>
    <w:rsid w:val="0057165B"/>
    <w:rsid w:val="00574330"/>
    <w:rsid w:val="00577624"/>
    <w:rsid w:val="00580282"/>
    <w:rsid w:val="00580295"/>
    <w:rsid w:val="0058454D"/>
    <w:rsid w:val="00587E24"/>
    <w:rsid w:val="005946D7"/>
    <w:rsid w:val="005961BD"/>
    <w:rsid w:val="00596784"/>
    <w:rsid w:val="005A1992"/>
    <w:rsid w:val="005A3BA2"/>
    <w:rsid w:val="005A496B"/>
    <w:rsid w:val="005A4AEA"/>
    <w:rsid w:val="005B2082"/>
    <w:rsid w:val="005B30BF"/>
    <w:rsid w:val="005B3C5D"/>
    <w:rsid w:val="005B74F1"/>
    <w:rsid w:val="005C0423"/>
    <w:rsid w:val="005C0817"/>
    <w:rsid w:val="005C1BCC"/>
    <w:rsid w:val="005C23C6"/>
    <w:rsid w:val="005C43BF"/>
    <w:rsid w:val="005C7F1D"/>
    <w:rsid w:val="005D2982"/>
    <w:rsid w:val="005D411D"/>
    <w:rsid w:val="005E1EE3"/>
    <w:rsid w:val="005E3154"/>
    <w:rsid w:val="005E31EF"/>
    <w:rsid w:val="005E5DFB"/>
    <w:rsid w:val="005E6896"/>
    <w:rsid w:val="005F5405"/>
    <w:rsid w:val="005F5E7A"/>
    <w:rsid w:val="00600B3C"/>
    <w:rsid w:val="00603B19"/>
    <w:rsid w:val="00607C6E"/>
    <w:rsid w:val="0061009A"/>
    <w:rsid w:val="0061035D"/>
    <w:rsid w:val="006114BD"/>
    <w:rsid w:val="006139B8"/>
    <w:rsid w:val="0061649B"/>
    <w:rsid w:val="00616C71"/>
    <w:rsid w:val="00620519"/>
    <w:rsid w:val="00620AEE"/>
    <w:rsid w:val="00625A59"/>
    <w:rsid w:val="00626A56"/>
    <w:rsid w:val="006270A3"/>
    <w:rsid w:val="0062794D"/>
    <w:rsid w:val="00632D13"/>
    <w:rsid w:val="00632F2B"/>
    <w:rsid w:val="00636C65"/>
    <w:rsid w:val="0064068C"/>
    <w:rsid w:val="006451E8"/>
    <w:rsid w:val="00645CE8"/>
    <w:rsid w:val="00647DAB"/>
    <w:rsid w:val="0065486F"/>
    <w:rsid w:val="00657DBF"/>
    <w:rsid w:val="006618AD"/>
    <w:rsid w:val="00662C7B"/>
    <w:rsid w:val="00670370"/>
    <w:rsid w:val="00672594"/>
    <w:rsid w:val="00682AE4"/>
    <w:rsid w:val="00682BDA"/>
    <w:rsid w:val="00685D3A"/>
    <w:rsid w:val="006864B7"/>
    <w:rsid w:val="0068694C"/>
    <w:rsid w:val="00690CCA"/>
    <w:rsid w:val="00695050"/>
    <w:rsid w:val="0069511C"/>
    <w:rsid w:val="006A1BFD"/>
    <w:rsid w:val="006A2AF7"/>
    <w:rsid w:val="006A39AC"/>
    <w:rsid w:val="006A5209"/>
    <w:rsid w:val="006A6665"/>
    <w:rsid w:val="006B0EA4"/>
    <w:rsid w:val="006B1A12"/>
    <w:rsid w:val="006B5003"/>
    <w:rsid w:val="006B6D4E"/>
    <w:rsid w:val="006B718C"/>
    <w:rsid w:val="006C0158"/>
    <w:rsid w:val="006C11D1"/>
    <w:rsid w:val="006C6275"/>
    <w:rsid w:val="006C7694"/>
    <w:rsid w:val="006D0AF5"/>
    <w:rsid w:val="006D68FB"/>
    <w:rsid w:val="006D7CA9"/>
    <w:rsid w:val="006E0602"/>
    <w:rsid w:val="006E587B"/>
    <w:rsid w:val="006F100A"/>
    <w:rsid w:val="006F4E6B"/>
    <w:rsid w:val="00700A11"/>
    <w:rsid w:val="00703F6B"/>
    <w:rsid w:val="00711198"/>
    <w:rsid w:val="007122F4"/>
    <w:rsid w:val="007128A2"/>
    <w:rsid w:val="00712953"/>
    <w:rsid w:val="00713BF5"/>
    <w:rsid w:val="00722529"/>
    <w:rsid w:val="0072784E"/>
    <w:rsid w:val="007315DC"/>
    <w:rsid w:val="00732610"/>
    <w:rsid w:val="007350F3"/>
    <w:rsid w:val="00735FD1"/>
    <w:rsid w:val="00736694"/>
    <w:rsid w:val="007411E0"/>
    <w:rsid w:val="00741CF3"/>
    <w:rsid w:val="00743DBF"/>
    <w:rsid w:val="00756300"/>
    <w:rsid w:val="00760083"/>
    <w:rsid w:val="007601A4"/>
    <w:rsid w:val="0076099C"/>
    <w:rsid w:val="007610B1"/>
    <w:rsid w:val="00761ADC"/>
    <w:rsid w:val="00765D92"/>
    <w:rsid w:val="007673A6"/>
    <w:rsid w:val="007765CF"/>
    <w:rsid w:val="00776BB8"/>
    <w:rsid w:val="00782DE4"/>
    <w:rsid w:val="00794108"/>
    <w:rsid w:val="00794D74"/>
    <w:rsid w:val="00796953"/>
    <w:rsid w:val="007969C6"/>
    <w:rsid w:val="00797275"/>
    <w:rsid w:val="007A0567"/>
    <w:rsid w:val="007A0D48"/>
    <w:rsid w:val="007A4B4F"/>
    <w:rsid w:val="007A4FC3"/>
    <w:rsid w:val="007A74F3"/>
    <w:rsid w:val="007A77E9"/>
    <w:rsid w:val="007B04CF"/>
    <w:rsid w:val="007B0E8D"/>
    <w:rsid w:val="007B14F3"/>
    <w:rsid w:val="007B4A1D"/>
    <w:rsid w:val="007B6652"/>
    <w:rsid w:val="007B6DE2"/>
    <w:rsid w:val="007B6DE6"/>
    <w:rsid w:val="007B7FF5"/>
    <w:rsid w:val="007C0DE7"/>
    <w:rsid w:val="007C2B47"/>
    <w:rsid w:val="007D2EB4"/>
    <w:rsid w:val="007D359F"/>
    <w:rsid w:val="007D5EEC"/>
    <w:rsid w:val="007D652C"/>
    <w:rsid w:val="007E2502"/>
    <w:rsid w:val="007E6FEB"/>
    <w:rsid w:val="00802139"/>
    <w:rsid w:val="00802B4B"/>
    <w:rsid w:val="008041F4"/>
    <w:rsid w:val="00807465"/>
    <w:rsid w:val="008077F6"/>
    <w:rsid w:val="00811D49"/>
    <w:rsid w:val="008132F5"/>
    <w:rsid w:val="0081519A"/>
    <w:rsid w:val="00820A36"/>
    <w:rsid w:val="0082217D"/>
    <w:rsid w:val="00823562"/>
    <w:rsid w:val="0082432A"/>
    <w:rsid w:val="00831136"/>
    <w:rsid w:val="00831377"/>
    <w:rsid w:val="008332AD"/>
    <w:rsid w:val="00837F2D"/>
    <w:rsid w:val="00843766"/>
    <w:rsid w:val="0084548A"/>
    <w:rsid w:val="008505F0"/>
    <w:rsid w:val="00850DE2"/>
    <w:rsid w:val="00854052"/>
    <w:rsid w:val="00854086"/>
    <w:rsid w:val="008559AF"/>
    <w:rsid w:val="00855D2A"/>
    <w:rsid w:val="0085702D"/>
    <w:rsid w:val="00857F85"/>
    <w:rsid w:val="008609BA"/>
    <w:rsid w:val="00861217"/>
    <w:rsid w:val="0086502E"/>
    <w:rsid w:val="00865B22"/>
    <w:rsid w:val="00866342"/>
    <w:rsid w:val="008710AB"/>
    <w:rsid w:val="00875290"/>
    <w:rsid w:val="00882ECE"/>
    <w:rsid w:val="00883E24"/>
    <w:rsid w:val="008849FA"/>
    <w:rsid w:val="0088514C"/>
    <w:rsid w:val="00885173"/>
    <w:rsid w:val="00885690"/>
    <w:rsid w:val="00887178"/>
    <w:rsid w:val="00887A65"/>
    <w:rsid w:val="00892197"/>
    <w:rsid w:val="00897BBC"/>
    <w:rsid w:val="008A0926"/>
    <w:rsid w:val="008A3889"/>
    <w:rsid w:val="008A39C1"/>
    <w:rsid w:val="008A4C63"/>
    <w:rsid w:val="008A7E1E"/>
    <w:rsid w:val="008B0B75"/>
    <w:rsid w:val="008B559F"/>
    <w:rsid w:val="008B7BEA"/>
    <w:rsid w:val="008C0B6D"/>
    <w:rsid w:val="008C104B"/>
    <w:rsid w:val="008C43D0"/>
    <w:rsid w:val="008C454F"/>
    <w:rsid w:val="008C6E97"/>
    <w:rsid w:val="008D4154"/>
    <w:rsid w:val="008D5811"/>
    <w:rsid w:val="008D702C"/>
    <w:rsid w:val="008D7C01"/>
    <w:rsid w:val="008E11A9"/>
    <w:rsid w:val="008E7F4F"/>
    <w:rsid w:val="008F1C45"/>
    <w:rsid w:val="008F7028"/>
    <w:rsid w:val="00900069"/>
    <w:rsid w:val="0090038A"/>
    <w:rsid w:val="00903FC4"/>
    <w:rsid w:val="00905C22"/>
    <w:rsid w:val="00906985"/>
    <w:rsid w:val="00907BC8"/>
    <w:rsid w:val="00913635"/>
    <w:rsid w:val="00916EA4"/>
    <w:rsid w:val="009235E9"/>
    <w:rsid w:val="00927642"/>
    <w:rsid w:val="00930817"/>
    <w:rsid w:val="00930D07"/>
    <w:rsid w:val="009318CC"/>
    <w:rsid w:val="0093395C"/>
    <w:rsid w:val="00935972"/>
    <w:rsid w:val="00936F2E"/>
    <w:rsid w:val="00940BC1"/>
    <w:rsid w:val="00942E7E"/>
    <w:rsid w:val="009452E5"/>
    <w:rsid w:val="00947F2B"/>
    <w:rsid w:val="00953DAE"/>
    <w:rsid w:val="00954998"/>
    <w:rsid w:val="009727C5"/>
    <w:rsid w:val="00972F4B"/>
    <w:rsid w:val="00973F79"/>
    <w:rsid w:val="009746D6"/>
    <w:rsid w:val="0098074A"/>
    <w:rsid w:val="0098095D"/>
    <w:rsid w:val="00981EB8"/>
    <w:rsid w:val="00986D00"/>
    <w:rsid w:val="00987FFD"/>
    <w:rsid w:val="009914A6"/>
    <w:rsid w:val="00991657"/>
    <w:rsid w:val="00992302"/>
    <w:rsid w:val="00996810"/>
    <w:rsid w:val="009A29DC"/>
    <w:rsid w:val="009A3751"/>
    <w:rsid w:val="009A3E85"/>
    <w:rsid w:val="009A4AC7"/>
    <w:rsid w:val="009A7F77"/>
    <w:rsid w:val="009B4C56"/>
    <w:rsid w:val="009C312C"/>
    <w:rsid w:val="009D022A"/>
    <w:rsid w:val="009D0255"/>
    <w:rsid w:val="009D14B2"/>
    <w:rsid w:val="009D21A2"/>
    <w:rsid w:val="009D270F"/>
    <w:rsid w:val="009D2AE8"/>
    <w:rsid w:val="009D6B16"/>
    <w:rsid w:val="009D79EB"/>
    <w:rsid w:val="009E0E4F"/>
    <w:rsid w:val="009E3782"/>
    <w:rsid w:val="009E5479"/>
    <w:rsid w:val="009E63BE"/>
    <w:rsid w:val="009F031C"/>
    <w:rsid w:val="009F1B82"/>
    <w:rsid w:val="009F4BAD"/>
    <w:rsid w:val="009F4C08"/>
    <w:rsid w:val="009F5903"/>
    <w:rsid w:val="00A02701"/>
    <w:rsid w:val="00A05483"/>
    <w:rsid w:val="00A05F11"/>
    <w:rsid w:val="00A07DC3"/>
    <w:rsid w:val="00A14A81"/>
    <w:rsid w:val="00A1544C"/>
    <w:rsid w:val="00A25D1D"/>
    <w:rsid w:val="00A3020A"/>
    <w:rsid w:val="00A3030A"/>
    <w:rsid w:val="00A31EB1"/>
    <w:rsid w:val="00A33CEA"/>
    <w:rsid w:val="00A34C39"/>
    <w:rsid w:val="00A4034B"/>
    <w:rsid w:val="00A41AB4"/>
    <w:rsid w:val="00A46A7F"/>
    <w:rsid w:val="00A47523"/>
    <w:rsid w:val="00A54325"/>
    <w:rsid w:val="00A56D70"/>
    <w:rsid w:val="00A61E0D"/>
    <w:rsid w:val="00A62895"/>
    <w:rsid w:val="00A635C6"/>
    <w:rsid w:val="00A661A6"/>
    <w:rsid w:val="00A668C5"/>
    <w:rsid w:val="00A66ADF"/>
    <w:rsid w:val="00A66FEF"/>
    <w:rsid w:val="00A67194"/>
    <w:rsid w:val="00A75C12"/>
    <w:rsid w:val="00A77D35"/>
    <w:rsid w:val="00A80E1F"/>
    <w:rsid w:val="00A81B8C"/>
    <w:rsid w:val="00A82469"/>
    <w:rsid w:val="00A834A3"/>
    <w:rsid w:val="00A84561"/>
    <w:rsid w:val="00A85286"/>
    <w:rsid w:val="00A85C65"/>
    <w:rsid w:val="00A869DC"/>
    <w:rsid w:val="00A87091"/>
    <w:rsid w:val="00A941D4"/>
    <w:rsid w:val="00A946BE"/>
    <w:rsid w:val="00A951EA"/>
    <w:rsid w:val="00AA083C"/>
    <w:rsid w:val="00AA08E7"/>
    <w:rsid w:val="00AA0DDB"/>
    <w:rsid w:val="00AA0DE1"/>
    <w:rsid w:val="00AA1BCE"/>
    <w:rsid w:val="00AA1C33"/>
    <w:rsid w:val="00AB0227"/>
    <w:rsid w:val="00AB151A"/>
    <w:rsid w:val="00AB1E57"/>
    <w:rsid w:val="00AB735E"/>
    <w:rsid w:val="00AC060C"/>
    <w:rsid w:val="00AC0D4D"/>
    <w:rsid w:val="00AD3223"/>
    <w:rsid w:val="00AD69AA"/>
    <w:rsid w:val="00AE0039"/>
    <w:rsid w:val="00AE179E"/>
    <w:rsid w:val="00AE277C"/>
    <w:rsid w:val="00AE27E9"/>
    <w:rsid w:val="00AE63D7"/>
    <w:rsid w:val="00AE7B55"/>
    <w:rsid w:val="00AF4CDF"/>
    <w:rsid w:val="00AF728D"/>
    <w:rsid w:val="00B02DD3"/>
    <w:rsid w:val="00B04C16"/>
    <w:rsid w:val="00B0520A"/>
    <w:rsid w:val="00B05825"/>
    <w:rsid w:val="00B07480"/>
    <w:rsid w:val="00B10561"/>
    <w:rsid w:val="00B14C88"/>
    <w:rsid w:val="00B14F7E"/>
    <w:rsid w:val="00B170A5"/>
    <w:rsid w:val="00B20F47"/>
    <w:rsid w:val="00B23093"/>
    <w:rsid w:val="00B24481"/>
    <w:rsid w:val="00B321F2"/>
    <w:rsid w:val="00B36A8F"/>
    <w:rsid w:val="00B376DD"/>
    <w:rsid w:val="00B4104D"/>
    <w:rsid w:val="00B413D1"/>
    <w:rsid w:val="00B43DC9"/>
    <w:rsid w:val="00B46231"/>
    <w:rsid w:val="00B50E12"/>
    <w:rsid w:val="00B51BDB"/>
    <w:rsid w:val="00B5343A"/>
    <w:rsid w:val="00B544F3"/>
    <w:rsid w:val="00B56B0B"/>
    <w:rsid w:val="00B579C8"/>
    <w:rsid w:val="00B61DD2"/>
    <w:rsid w:val="00B628EA"/>
    <w:rsid w:val="00B64879"/>
    <w:rsid w:val="00B66475"/>
    <w:rsid w:val="00B67C1F"/>
    <w:rsid w:val="00B70BAD"/>
    <w:rsid w:val="00B767F2"/>
    <w:rsid w:val="00B80543"/>
    <w:rsid w:val="00B84A59"/>
    <w:rsid w:val="00B85BC9"/>
    <w:rsid w:val="00B85D25"/>
    <w:rsid w:val="00B87050"/>
    <w:rsid w:val="00B91E85"/>
    <w:rsid w:val="00B93CF2"/>
    <w:rsid w:val="00B94DFD"/>
    <w:rsid w:val="00B950FA"/>
    <w:rsid w:val="00BA3510"/>
    <w:rsid w:val="00BA35D5"/>
    <w:rsid w:val="00BB0835"/>
    <w:rsid w:val="00BB1068"/>
    <w:rsid w:val="00BB20BA"/>
    <w:rsid w:val="00BB2CA0"/>
    <w:rsid w:val="00BB3234"/>
    <w:rsid w:val="00BB388D"/>
    <w:rsid w:val="00BB5F20"/>
    <w:rsid w:val="00BC2CFE"/>
    <w:rsid w:val="00BC4F45"/>
    <w:rsid w:val="00BC588C"/>
    <w:rsid w:val="00BD0103"/>
    <w:rsid w:val="00BD3ECE"/>
    <w:rsid w:val="00BD4A4B"/>
    <w:rsid w:val="00BD56C4"/>
    <w:rsid w:val="00BD6819"/>
    <w:rsid w:val="00BD7DEF"/>
    <w:rsid w:val="00BE34C4"/>
    <w:rsid w:val="00BE4277"/>
    <w:rsid w:val="00BE4B87"/>
    <w:rsid w:val="00BE719C"/>
    <w:rsid w:val="00BE7CD4"/>
    <w:rsid w:val="00BF058E"/>
    <w:rsid w:val="00BF5DAF"/>
    <w:rsid w:val="00BF6A40"/>
    <w:rsid w:val="00C01C33"/>
    <w:rsid w:val="00C026DE"/>
    <w:rsid w:val="00C057C0"/>
    <w:rsid w:val="00C07A6C"/>
    <w:rsid w:val="00C113B3"/>
    <w:rsid w:val="00C13A4F"/>
    <w:rsid w:val="00C146EE"/>
    <w:rsid w:val="00C23B83"/>
    <w:rsid w:val="00C24411"/>
    <w:rsid w:val="00C24B33"/>
    <w:rsid w:val="00C2519D"/>
    <w:rsid w:val="00C2740B"/>
    <w:rsid w:val="00C3122F"/>
    <w:rsid w:val="00C31485"/>
    <w:rsid w:val="00C31F15"/>
    <w:rsid w:val="00C34E79"/>
    <w:rsid w:val="00C367CD"/>
    <w:rsid w:val="00C449C3"/>
    <w:rsid w:val="00C453FC"/>
    <w:rsid w:val="00C46F2E"/>
    <w:rsid w:val="00C50069"/>
    <w:rsid w:val="00C503B4"/>
    <w:rsid w:val="00C528DD"/>
    <w:rsid w:val="00C54686"/>
    <w:rsid w:val="00C54B37"/>
    <w:rsid w:val="00C6381E"/>
    <w:rsid w:val="00C64711"/>
    <w:rsid w:val="00C70FEE"/>
    <w:rsid w:val="00C7160B"/>
    <w:rsid w:val="00C72E58"/>
    <w:rsid w:val="00C73E94"/>
    <w:rsid w:val="00C778DD"/>
    <w:rsid w:val="00C80C8A"/>
    <w:rsid w:val="00C82342"/>
    <w:rsid w:val="00C856E5"/>
    <w:rsid w:val="00C867C2"/>
    <w:rsid w:val="00C86B45"/>
    <w:rsid w:val="00C91634"/>
    <w:rsid w:val="00C963D4"/>
    <w:rsid w:val="00C96C8F"/>
    <w:rsid w:val="00C96E43"/>
    <w:rsid w:val="00C97E40"/>
    <w:rsid w:val="00C97F15"/>
    <w:rsid w:val="00CA1463"/>
    <w:rsid w:val="00CA3A50"/>
    <w:rsid w:val="00CB00FE"/>
    <w:rsid w:val="00CB3B5A"/>
    <w:rsid w:val="00CB3FB4"/>
    <w:rsid w:val="00CB68DC"/>
    <w:rsid w:val="00CC1BD1"/>
    <w:rsid w:val="00CC3456"/>
    <w:rsid w:val="00CC51CF"/>
    <w:rsid w:val="00CC5BB7"/>
    <w:rsid w:val="00CD04F7"/>
    <w:rsid w:val="00CD2B6D"/>
    <w:rsid w:val="00CD3780"/>
    <w:rsid w:val="00CD5B2C"/>
    <w:rsid w:val="00CD7C4C"/>
    <w:rsid w:val="00CE3278"/>
    <w:rsid w:val="00CE4771"/>
    <w:rsid w:val="00CE4931"/>
    <w:rsid w:val="00CE5DE5"/>
    <w:rsid w:val="00CE6857"/>
    <w:rsid w:val="00CF4AB4"/>
    <w:rsid w:val="00D00042"/>
    <w:rsid w:val="00D12635"/>
    <w:rsid w:val="00D15FAF"/>
    <w:rsid w:val="00D171F3"/>
    <w:rsid w:val="00D208B9"/>
    <w:rsid w:val="00D20BA4"/>
    <w:rsid w:val="00D21A18"/>
    <w:rsid w:val="00D243C4"/>
    <w:rsid w:val="00D2540C"/>
    <w:rsid w:val="00D25B51"/>
    <w:rsid w:val="00D30407"/>
    <w:rsid w:val="00D30B20"/>
    <w:rsid w:val="00D30CC1"/>
    <w:rsid w:val="00D31064"/>
    <w:rsid w:val="00D3139D"/>
    <w:rsid w:val="00D3529D"/>
    <w:rsid w:val="00D369E2"/>
    <w:rsid w:val="00D431EA"/>
    <w:rsid w:val="00D43942"/>
    <w:rsid w:val="00D43F9E"/>
    <w:rsid w:val="00D44FF0"/>
    <w:rsid w:val="00D463B0"/>
    <w:rsid w:val="00D50CEB"/>
    <w:rsid w:val="00D54036"/>
    <w:rsid w:val="00D540BA"/>
    <w:rsid w:val="00D54FF2"/>
    <w:rsid w:val="00D61BB1"/>
    <w:rsid w:val="00D61C80"/>
    <w:rsid w:val="00D71786"/>
    <w:rsid w:val="00D761A0"/>
    <w:rsid w:val="00D77BB5"/>
    <w:rsid w:val="00D8057B"/>
    <w:rsid w:val="00D80B1B"/>
    <w:rsid w:val="00D818B6"/>
    <w:rsid w:val="00D8297E"/>
    <w:rsid w:val="00D82CB3"/>
    <w:rsid w:val="00D83856"/>
    <w:rsid w:val="00D83A1B"/>
    <w:rsid w:val="00D86483"/>
    <w:rsid w:val="00D91ECF"/>
    <w:rsid w:val="00D94988"/>
    <w:rsid w:val="00D96562"/>
    <w:rsid w:val="00DA162B"/>
    <w:rsid w:val="00DA3DA4"/>
    <w:rsid w:val="00DA5028"/>
    <w:rsid w:val="00DA5828"/>
    <w:rsid w:val="00DB0B88"/>
    <w:rsid w:val="00DB345B"/>
    <w:rsid w:val="00DB40A6"/>
    <w:rsid w:val="00DB5A71"/>
    <w:rsid w:val="00DC0ADC"/>
    <w:rsid w:val="00DC2C4C"/>
    <w:rsid w:val="00DC4DC8"/>
    <w:rsid w:val="00DC6B01"/>
    <w:rsid w:val="00DC6DC8"/>
    <w:rsid w:val="00DD0CC0"/>
    <w:rsid w:val="00DD2965"/>
    <w:rsid w:val="00DD740D"/>
    <w:rsid w:val="00DE01DD"/>
    <w:rsid w:val="00DE0235"/>
    <w:rsid w:val="00DE06B8"/>
    <w:rsid w:val="00DE31D5"/>
    <w:rsid w:val="00DE51DE"/>
    <w:rsid w:val="00DE620D"/>
    <w:rsid w:val="00DE7959"/>
    <w:rsid w:val="00DF1B73"/>
    <w:rsid w:val="00DF2125"/>
    <w:rsid w:val="00DF3692"/>
    <w:rsid w:val="00DF7D49"/>
    <w:rsid w:val="00E01830"/>
    <w:rsid w:val="00E01B88"/>
    <w:rsid w:val="00E036A7"/>
    <w:rsid w:val="00E04B74"/>
    <w:rsid w:val="00E05768"/>
    <w:rsid w:val="00E10623"/>
    <w:rsid w:val="00E11414"/>
    <w:rsid w:val="00E13676"/>
    <w:rsid w:val="00E15563"/>
    <w:rsid w:val="00E16BB2"/>
    <w:rsid w:val="00E21F45"/>
    <w:rsid w:val="00E22ED8"/>
    <w:rsid w:val="00E2304B"/>
    <w:rsid w:val="00E2479F"/>
    <w:rsid w:val="00E25B79"/>
    <w:rsid w:val="00E32606"/>
    <w:rsid w:val="00E352BE"/>
    <w:rsid w:val="00E35317"/>
    <w:rsid w:val="00E35566"/>
    <w:rsid w:val="00E360BC"/>
    <w:rsid w:val="00E37697"/>
    <w:rsid w:val="00E452A9"/>
    <w:rsid w:val="00E45A7E"/>
    <w:rsid w:val="00E46557"/>
    <w:rsid w:val="00E4796B"/>
    <w:rsid w:val="00E500AE"/>
    <w:rsid w:val="00E56DCE"/>
    <w:rsid w:val="00E6032F"/>
    <w:rsid w:val="00E616D6"/>
    <w:rsid w:val="00E640F9"/>
    <w:rsid w:val="00E67429"/>
    <w:rsid w:val="00E8175F"/>
    <w:rsid w:val="00E829E5"/>
    <w:rsid w:val="00E835E8"/>
    <w:rsid w:val="00E852E8"/>
    <w:rsid w:val="00E859D2"/>
    <w:rsid w:val="00E85B62"/>
    <w:rsid w:val="00E86F15"/>
    <w:rsid w:val="00E90AC8"/>
    <w:rsid w:val="00E93108"/>
    <w:rsid w:val="00E960CC"/>
    <w:rsid w:val="00E969CE"/>
    <w:rsid w:val="00EB6372"/>
    <w:rsid w:val="00EC2633"/>
    <w:rsid w:val="00ED1E74"/>
    <w:rsid w:val="00ED503B"/>
    <w:rsid w:val="00EE64C3"/>
    <w:rsid w:val="00EF0B12"/>
    <w:rsid w:val="00EF1F2C"/>
    <w:rsid w:val="00EF3942"/>
    <w:rsid w:val="00EF5258"/>
    <w:rsid w:val="00EF6AFE"/>
    <w:rsid w:val="00F01D19"/>
    <w:rsid w:val="00F033E9"/>
    <w:rsid w:val="00F03C35"/>
    <w:rsid w:val="00F05489"/>
    <w:rsid w:val="00F05878"/>
    <w:rsid w:val="00F05B73"/>
    <w:rsid w:val="00F063E8"/>
    <w:rsid w:val="00F06E76"/>
    <w:rsid w:val="00F11996"/>
    <w:rsid w:val="00F1337F"/>
    <w:rsid w:val="00F13EED"/>
    <w:rsid w:val="00F23912"/>
    <w:rsid w:val="00F23F66"/>
    <w:rsid w:val="00F25972"/>
    <w:rsid w:val="00F277B9"/>
    <w:rsid w:val="00F27BB9"/>
    <w:rsid w:val="00F31769"/>
    <w:rsid w:val="00F33873"/>
    <w:rsid w:val="00F341C1"/>
    <w:rsid w:val="00F35FFD"/>
    <w:rsid w:val="00F41549"/>
    <w:rsid w:val="00F4519E"/>
    <w:rsid w:val="00F47E61"/>
    <w:rsid w:val="00F64F56"/>
    <w:rsid w:val="00F70B15"/>
    <w:rsid w:val="00F77997"/>
    <w:rsid w:val="00F8797D"/>
    <w:rsid w:val="00F91675"/>
    <w:rsid w:val="00F932E5"/>
    <w:rsid w:val="00F949E6"/>
    <w:rsid w:val="00FA1C60"/>
    <w:rsid w:val="00FA320F"/>
    <w:rsid w:val="00FA39F6"/>
    <w:rsid w:val="00FA46BE"/>
    <w:rsid w:val="00FA6F52"/>
    <w:rsid w:val="00FB00BC"/>
    <w:rsid w:val="00FB0468"/>
    <w:rsid w:val="00FB1A55"/>
    <w:rsid w:val="00FB1E73"/>
    <w:rsid w:val="00FB432F"/>
    <w:rsid w:val="00FB5489"/>
    <w:rsid w:val="00FB5B46"/>
    <w:rsid w:val="00FC3E59"/>
    <w:rsid w:val="00FC5030"/>
    <w:rsid w:val="00FD0012"/>
    <w:rsid w:val="00FD097A"/>
    <w:rsid w:val="00FD2F55"/>
    <w:rsid w:val="00FD3C39"/>
    <w:rsid w:val="00FD72DF"/>
    <w:rsid w:val="00FE4A3C"/>
    <w:rsid w:val="00FF19A8"/>
    <w:rsid w:val="00FF3682"/>
    <w:rsid w:val="00FF6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Preformatted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31D5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locked/>
    <w:rsid w:val="007A74F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7A74F3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56105F"/>
    <w:pPr>
      <w:keepNext/>
      <w:keepLines/>
      <w:spacing w:before="40" w:after="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9"/>
    <w:qFormat/>
    <w:locked/>
    <w:rsid w:val="0056105F"/>
    <w:pPr>
      <w:keepNext/>
      <w:keepLines/>
      <w:spacing w:before="40" w:after="0"/>
      <w:outlineLvl w:val="3"/>
    </w:pPr>
    <w:rPr>
      <w:rFonts w:ascii="Cambria" w:eastAsia="Times New Roman" w:hAnsi="Cambria"/>
      <w:i/>
      <w:iCs/>
      <w:color w:val="365F9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A74F3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A74F3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56105F"/>
    <w:rPr>
      <w:rFonts w:ascii="Cambria" w:hAnsi="Cambria" w:cs="Times New Roman"/>
      <w:color w:val="243F60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56105F"/>
    <w:rPr>
      <w:rFonts w:ascii="Cambria" w:hAnsi="Cambria" w:cs="Times New Roman"/>
      <w:i/>
      <w:iCs/>
      <w:color w:val="365F91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4A19E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Cell">
    <w:name w:val="ConsPlusCell"/>
    <w:uiPriority w:val="99"/>
    <w:rsid w:val="00A46A7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8"/>
      <w:szCs w:val="28"/>
    </w:rPr>
  </w:style>
  <w:style w:type="paragraph" w:styleId="NoSpacing">
    <w:name w:val="No Spacing"/>
    <w:link w:val="NoSpacingChar"/>
    <w:uiPriority w:val="99"/>
    <w:qFormat/>
    <w:rsid w:val="00DE620D"/>
    <w:rPr>
      <w:lang w:eastAsia="en-US"/>
    </w:rPr>
  </w:style>
  <w:style w:type="paragraph" w:styleId="ListParagraph">
    <w:name w:val="List Paragraph"/>
    <w:basedOn w:val="Normal"/>
    <w:uiPriority w:val="99"/>
    <w:qFormat/>
    <w:rsid w:val="00711198"/>
    <w:pPr>
      <w:widowControl w:val="0"/>
      <w:autoSpaceDE w:val="0"/>
      <w:autoSpaceDN w:val="0"/>
      <w:adjustRightInd w:val="0"/>
      <w:spacing w:after="0" w:line="240" w:lineRule="auto"/>
      <w:ind w:left="720" w:firstLine="720"/>
      <w:contextualSpacing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NoSpacingChar">
    <w:name w:val="No Spacing Char"/>
    <w:link w:val="NoSpacing"/>
    <w:uiPriority w:val="99"/>
    <w:locked/>
    <w:rsid w:val="00C057C0"/>
    <w:rPr>
      <w:sz w:val="22"/>
      <w:lang w:val="ru-RU" w:eastAsia="en-US"/>
    </w:rPr>
  </w:style>
  <w:style w:type="paragraph" w:customStyle="1" w:styleId="1">
    <w:name w:val="Без интервала1"/>
    <w:uiPriority w:val="99"/>
    <w:rsid w:val="00BB1068"/>
    <w:rPr>
      <w:rFonts w:ascii="Times New Roman" w:eastAsia="Times New Roman" w:hAnsi="Times New Roman"/>
      <w:sz w:val="24"/>
      <w:szCs w:val="24"/>
    </w:rPr>
  </w:style>
  <w:style w:type="table" w:styleId="TableGrid">
    <w:name w:val="Table Grid"/>
    <w:basedOn w:val="TableNormal"/>
    <w:uiPriority w:val="99"/>
    <w:rsid w:val="00CD3780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0">
    <w:name w:val="consplusnormal"/>
    <w:basedOn w:val="Normal"/>
    <w:uiPriority w:val="99"/>
    <w:rsid w:val="0062794D"/>
    <w:pPr>
      <w:spacing w:after="0" w:line="255" w:lineRule="atLeast"/>
      <w:ind w:left="75" w:right="75" w:firstLine="720"/>
      <w:jc w:val="both"/>
    </w:pPr>
    <w:rPr>
      <w:rFonts w:ascii="Verdana" w:hAnsi="Verdana"/>
      <w:sz w:val="17"/>
      <w:szCs w:val="17"/>
      <w:lang w:eastAsia="ru-RU"/>
    </w:rPr>
  </w:style>
  <w:style w:type="paragraph" w:customStyle="1" w:styleId="10">
    <w:name w:val="Знак1"/>
    <w:basedOn w:val="Normal"/>
    <w:uiPriority w:val="99"/>
    <w:rsid w:val="00285608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B43DC9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B43DC9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43D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0"/>
      <w:szCs w:val="20"/>
    </w:rPr>
  </w:style>
  <w:style w:type="paragraph" w:styleId="NormalWeb">
    <w:name w:val="Normal (Web)"/>
    <w:basedOn w:val="Normal"/>
    <w:uiPriority w:val="99"/>
    <w:rsid w:val="00B43D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1">
    <w:name w:val="Основной текст Знак1"/>
    <w:uiPriority w:val="99"/>
    <w:locked/>
    <w:rsid w:val="00190363"/>
    <w:rPr>
      <w:rFonts w:ascii="Times New Roman" w:hAnsi="Times New Roman"/>
      <w:sz w:val="26"/>
      <w:shd w:val="clear" w:color="auto" w:fill="FFFFFF"/>
    </w:rPr>
  </w:style>
  <w:style w:type="character" w:styleId="Hyperlink">
    <w:name w:val="Hyperlink"/>
    <w:basedOn w:val="DefaultParagraphFont"/>
    <w:uiPriority w:val="99"/>
    <w:rsid w:val="00A56D70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C54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54B37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link w:val="BodyText3Char"/>
    <w:uiPriority w:val="99"/>
    <w:semiHidden/>
    <w:rsid w:val="00C54B3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C54B37"/>
    <w:rPr>
      <w:rFonts w:cs="Times New Roman"/>
      <w:sz w:val="16"/>
      <w:szCs w:val="16"/>
    </w:rPr>
  </w:style>
  <w:style w:type="paragraph" w:customStyle="1" w:styleId="a">
    <w:name w:val="Знак"/>
    <w:basedOn w:val="Normal"/>
    <w:uiPriority w:val="99"/>
    <w:rsid w:val="00C70FEE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a2">
    <w:name w:val="a2"/>
    <w:basedOn w:val="DefaultParagraphFont"/>
    <w:uiPriority w:val="99"/>
    <w:rsid w:val="00C70FEE"/>
    <w:rPr>
      <w:rFonts w:cs="Times New Roman"/>
    </w:rPr>
  </w:style>
  <w:style w:type="paragraph" w:customStyle="1" w:styleId="Style1">
    <w:name w:val="Style1"/>
    <w:basedOn w:val="Normal"/>
    <w:uiPriority w:val="99"/>
    <w:rsid w:val="00C72E58"/>
    <w:pPr>
      <w:widowControl w:val="0"/>
      <w:autoSpaceDE w:val="0"/>
      <w:autoSpaceDN w:val="0"/>
      <w:adjustRightInd w:val="0"/>
      <w:spacing w:after="0" w:line="365" w:lineRule="exact"/>
      <w:ind w:firstLine="71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3A613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blk1">
    <w:name w:val="blk1"/>
    <w:basedOn w:val="DefaultParagraphFont"/>
    <w:uiPriority w:val="99"/>
    <w:rsid w:val="00865B22"/>
    <w:rPr>
      <w:rFonts w:cs="Times New Roman"/>
    </w:rPr>
  </w:style>
  <w:style w:type="character" w:customStyle="1" w:styleId="ep2">
    <w:name w:val="ep2"/>
    <w:basedOn w:val="DefaultParagraphFont"/>
    <w:uiPriority w:val="99"/>
    <w:rsid w:val="00865B22"/>
    <w:rPr>
      <w:rFonts w:cs="Times New Roman"/>
      <w:color w:val="000000"/>
      <w:shd w:val="clear" w:color="auto" w:fill="D2D2D2"/>
    </w:rPr>
  </w:style>
  <w:style w:type="character" w:styleId="Emphasis">
    <w:name w:val="Emphasis"/>
    <w:basedOn w:val="DefaultParagraphFont"/>
    <w:uiPriority w:val="99"/>
    <w:qFormat/>
    <w:locked/>
    <w:rsid w:val="007A74F3"/>
    <w:rPr>
      <w:rFonts w:cs="Times New Roman"/>
      <w:i/>
      <w:iCs/>
    </w:rPr>
  </w:style>
  <w:style w:type="table" w:customStyle="1" w:styleId="12">
    <w:name w:val="Сетка таблицы1"/>
    <w:uiPriority w:val="99"/>
    <w:rsid w:val="0081519A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Normal"/>
    <w:uiPriority w:val="99"/>
    <w:rsid w:val="0013732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Title">
    <w:name w:val="Title"/>
    <w:basedOn w:val="Normal"/>
    <w:next w:val="Normal"/>
    <w:link w:val="TitleChar"/>
    <w:uiPriority w:val="99"/>
    <w:qFormat/>
    <w:locked/>
    <w:rsid w:val="007969C6"/>
    <w:pPr>
      <w:spacing w:after="0" w:line="240" w:lineRule="auto"/>
      <w:contextualSpacing/>
    </w:pPr>
    <w:rPr>
      <w:rFonts w:ascii="Calibri Light" w:eastAsia="Times New Roman" w:hAnsi="Calibri Light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99"/>
    <w:locked/>
    <w:rsid w:val="007969C6"/>
    <w:rPr>
      <w:rFonts w:ascii="Calibri Light" w:hAnsi="Calibri Light" w:cs="Times New Roman"/>
      <w:spacing w:val="-10"/>
      <w:kern w:val="28"/>
      <w:sz w:val="56"/>
      <w:szCs w:val="56"/>
      <w:lang w:eastAsia="en-US"/>
    </w:rPr>
  </w:style>
  <w:style w:type="paragraph" w:styleId="HTMLPreformatted">
    <w:name w:val="HTML Preformatted"/>
    <w:basedOn w:val="Normal"/>
    <w:link w:val="HTMLPreformattedChar"/>
    <w:uiPriority w:val="99"/>
    <w:rsid w:val="004933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4933F8"/>
    <w:rPr>
      <w:rFonts w:ascii="Courier New" w:hAnsi="Courier New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5050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5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5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050503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5050520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5050523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5050532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5050537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050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50492">
              <w:marLeft w:val="60"/>
              <w:marRight w:val="6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50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050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5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5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050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5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50514">
                  <w:marLeft w:val="0"/>
                  <w:marRight w:val="0"/>
                  <w:marTop w:val="0"/>
                  <w:marBottom w:val="0"/>
                  <w:divBdr>
                    <w:top w:val="single" w:sz="8" w:space="21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050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050507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50533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050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5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50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050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0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43A77DADCCF337A8D0E5DB1BF2CE0E43C56F8A6FF0B284A2A99F654209A39A9EDBCD56E16C06D850i3W1J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43A77DADCCF337A8D0E5DB1BF2CE0E43C6668966F0BC84A2A99F654209A39A9EDBCD56E16C05DB59i3W3J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2</Pages>
  <Words>624</Words>
  <Characters>3561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ЕловскиВН</dc:creator>
  <cp:keywords/>
  <dc:description/>
  <cp:lastModifiedBy>1</cp:lastModifiedBy>
  <cp:revision>2</cp:revision>
  <cp:lastPrinted>2021-07-30T08:36:00Z</cp:lastPrinted>
  <dcterms:created xsi:type="dcterms:W3CDTF">2021-07-30T08:37:00Z</dcterms:created>
  <dcterms:modified xsi:type="dcterms:W3CDTF">2021-07-30T08:37:00Z</dcterms:modified>
</cp:coreProperties>
</file>