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2DDE" w:rsidRDefault="00C52DDE" w:rsidP="00E8175F">
      <w:pPr>
        <w:jc w:val="right"/>
        <w:rPr>
          <w:rFonts w:ascii="Times New Roman" w:hAnsi="Times New Roman"/>
          <w:sz w:val="28"/>
          <w:szCs w:val="28"/>
        </w:rPr>
      </w:pPr>
    </w:p>
    <w:p w:rsidR="00C52DDE" w:rsidRPr="005D36F5" w:rsidRDefault="00C52DDE" w:rsidP="005D36F5">
      <w:pPr>
        <w:spacing w:after="160" w:line="259" w:lineRule="auto"/>
        <w:ind w:left="-284"/>
        <w:jc w:val="center"/>
        <w:rPr>
          <w:rFonts w:ascii="Times New Roman" w:hAnsi="Times New Roman"/>
          <w:b/>
          <w:lang w:eastAsia="ru-RU"/>
        </w:rPr>
      </w:pPr>
      <w:r w:rsidRPr="007F7248"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alt="ГЕРБ С КОРОНОЙ РАЙОН" style="width:29pt;height:49pt;visibility:visible">
            <v:imagedata r:id="rId5" o:title=""/>
          </v:shape>
        </w:pict>
      </w:r>
    </w:p>
    <w:p w:rsidR="00C52DDE" w:rsidRPr="005D36F5" w:rsidRDefault="00C52DDE" w:rsidP="005D36F5">
      <w:pPr>
        <w:spacing w:after="160" w:line="259" w:lineRule="auto"/>
        <w:ind w:left="-426" w:right="-285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5D36F5">
        <w:rPr>
          <w:rFonts w:ascii="Times New Roman" w:hAnsi="Times New Roman"/>
          <w:b/>
          <w:sz w:val="24"/>
          <w:szCs w:val="24"/>
          <w:lang w:eastAsia="ru-RU"/>
        </w:rPr>
        <w:t>АДМИНИСТРАЦИЯ НИЖНЕСЕРГИНСКОГО МУНИЦИПАЛЬНОГО РАЙОНА</w:t>
      </w:r>
    </w:p>
    <w:p w:rsidR="00C52DDE" w:rsidRPr="005D36F5" w:rsidRDefault="00C52DDE" w:rsidP="005D36F5">
      <w:pPr>
        <w:spacing w:after="160" w:line="259" w:lineRule="auto"/>
        <w:ind w:left="-426" w:right="-285"/>
        <w:jc w:val="center"/>
        <w:rPr>
          <w:rFonts w:ascii="Times New Roman" w:hAnsi="Times New Roman"/>
          <w:b/>
          <w:sz w:val="32"/>
          <w:szCs w:val="32"/>
          <w:lang w:eastAsia="ru-RU"/>
        </w:rPr>
      </w:pPr>
      <w:r w:rsidRPr="005D36F5">
        <w:rPr>
          <w:rFonts w:ascii="Times New Roman" w:hAnsi="Times New Roman"/>
          <w:b/>
          <w:sz w:val="32"/>
          <w:szCs w:val="32"/>
          <w:lang w:eastAsia="ru-RU"/>
        </w:rPr>
        <w:t>ПОСТАНОВЛЕНИЕ</w:t>
      </w:r>
    </w:p>
    <w:p w:rsidR="00C52DDE" w:rsidRPr="005D36F5" w:rsidRDefault="00C52DDE" w:rsidP="005D36F5">
      <w:pPr>
        <w:pBdr>
          <w:bottom w:val="thickThinSmallGap" w:sz="24" w:space="0" w:color="auto"/>
        </w:pBdr>
        <w:spacing w:after="160" w:line="259" w:lineRule="auto"/>
        <w:jc w:val="center"/>
        <w:rPr>
          <w:rFonts w:ascii="Times New Roman" w:hAnsi="Times New Roman"/>
          <w:sz w:val="2"/>
          <w:szCs w:val="2"/>
          <w:lang w:eastAsia="ru-RU"/>
        </w:rPr>
      </w:pPr>
    </w:p>
    <w:p w:rsidR="00C52DDE" w:rsidRPr="004D1D08" w:rsidRDefault="00C52DDE" w:rsidP="005D36F5">
      <w:pPr>
        <w:widowControl w:val="0"/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sz w:val="28"/>
          <w:szCs w:val="28"/>
          <w:lang w:eastAsia="ru-RU"/>
        </w:rPr>
      </w:pPr>
      <w:r w:rsidRPr="005D36F5">
        <w:rPr>
          <w:rFonts w:ascii="Times New Roman" w:hAnsi="Times New Roman"/>
          <w:sz w:val="28"/>
          <w:szCs w:val="28"/>
          <w:lang w:eastAsia="ru-RU"/>
        </w:rPr>
        <w:t>от</w:t>
      </w:r>
      <w:r w:rsidRPr="004D1D08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16.06.2021                      № 234</w:t>
      </w:r>
    </w:p>
    <w:p w:rsidR="00C52DDE" w:rsidRPr="004D1D08" w:rsidRDefault="00C52DDE" w:rsidP="005D36F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14"/>
          <w:szCs w:val="14"/>
          <w:lang w:eastAsia="ru-RU"/>
        </w:rPr>
      </w:pPr>
    </w:p>
    <w:p w:rsidR="00C52DDE" w:rsidRPr="005D36F5" w:rsidRDefault="00C52DDE" w:rsidP="005D36F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D36F5">
        <w:rPr>
          <w:rFonts w:ascii="Times New Roman" w:hAnsi="Times New Roman"/>
          <w:sz w:val="28"/>
          <w:szCs w:val="28"/>
          <w:lang w:eastAsia="ru-RU"/>
        </w:rPr>
        <w:t xml:space="preserve">г. Нижние Серги </w:t>
      </w:r>
    </w:p>
    <w:p w:rsidR="00C52DDE" w:rsidRDefault="00C52DDE" w:rsidP="00E8175F">
      <w:pPr>
        <w:spacing w:after="0" w:line="240" w:lineRule="auto"/>
        <w:jc w:val="both"/>
        <w:rPr>
          <w:rFonts w:ascii="Liberation Serif" w:hAnsi="Liberation Serif"/>
          <w:sz w:val="28"/>
          <w:szCs w:val="28"/>
          <w:lang w:eastAsia="ru-RU"/>
        </w:rPr>
      </w:pPr>
    </w:p>
    <w:p w:rsidR="00C52DDE" w:rsidRPr="005D36F5" w:rsidRDefault="00C52DDE" w:rsidP="00E8175F">
      <w:pPr>
        <w:tabs>
          <w:tab w:val="left" w:pos="-2977"/>
        </w:tabs>
        <w:jc w:val="center"/>
        <w:rPr>
          <w:rFonts w:ascii="Times New Roman" w:hAnsi="Times New Roman"/>
          <w:b/>
          <w:i/>
          <w:sz w:val="28"/>
          <w:szCs w:val="28"/>
        </w:rPr>
      </w:pPr>
      <w:r w:rsidRPr="005D36F5">
        <w:rPr>
          <w:rFonts w:ascii="Times New Roman" w:hAnsi="Times New Roman"/>
          <w:b/>
          <w:i/>
          <w:sz w:val="28"/>
          <w:szCs w:val="28"/>
        </w:rPr>
        <w:t>О внесении изменений в муниципальную программу «Развитие образования на территории Нижнесергинского муниципального района на 2021-2024 годы», утвержденную постановлением администрации Нижнесергинского муниципального района от 25.09.2020 №366 «Об утверждении муниципальной программы «Развитие образования на территории Нижнесергинского муниципального района на 2021-2024 годы» (с изменениями от 11.11.2020 №433, от 12.02.2021 №55,  от  21.04.2021 №180)</w:t>
      </w:r>
    </w:p>
    <w:p w:rsidR="00C52DDE" w:rsidRDefault="00C52DDE" w:rsidP="00E8175F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Liberation Serif" w:hAnsi="Liberation Serif"/>
          <w:sz w:val="28"/>
          <w:szCs w:val="28"/>
          <w:lang w:eastAsia="ru-RU"/>
        </w:rPr>
      </w:pPr>
      <w:r>
        <w:rPr>
          <w:rFonts w:ascii="Liberation Serif" w:hAnsi="Liberation Serif"/>
          <w:sz w:val="28"/>
          <w:szCs w:val="28"/>
          <w:lang w:eastAsia="ru-RU"/>
        </w:rPr>
        <w:t xml:space="preserve">В соответствии с Бюджетным </w:t>
      </w:r>
      <w:hyperlink r:id="rId6" w:history="1">
        <w:r>
          <w:rPr>
            <w:rStyle w:val="Hyperlink"/>
            <w:rFonts w:ascii="Liberation Serif" w:hAnsi="Liberation Serif"/>
            <w:color w:val="000000"/>
            <w:sz w:val="28"/>
            <w:szCs w:val="28"/>
            <w:lang w:eastAsia="ru-RU"/>
          </w:rPr>
          <w:t>кодексом</w:t>
        </w:r>
      </w:hyperlink>
      <w:r>
        <w:rPr>
          <w:rFonts w:ascii="Liberation Serif" w:hAnsi="Liberation Serif"/>
          <w:sz w:val="28"/>
          <w:szCs w:val="28"/>
          <w:lang w:eastAsia="ru-RU"/>
        </w:rPr>
        <w:t xml:space="preserve"> Российской Федерации,  </w:t>
      </w:r>
      <w:r>
        <w:rPr>
          <w:rFonts w:ascii="Liberation Serif" w:hAnsi="Liberation Serif" w:cs="Arial"/>
          <w:color w:val="000000"/>
          <w:sz w:val="28"/>
          <w:szCs w:val="28"/>
          <w:lang w:eastAsia="ru-RU"/>
        </w:rPr>
        <w:t xml:space="preserve">Федеральным законом от 29 декабря 2012   года № 273-ФЗ «Об образовании в Российской Федерации», </w:t>
      </w:r>
      <w:r>
        <w:rPr>
          <w:rFonts w:ascii="Liberation Serif" w:hAnsi="Liberation Serif"/>
          <w:sz w:val="28"/>
          <w:szCs w:val="28"/>
          <w:lang w:eastAsia="ru-RU"/>
        </w:rPr>
        <w:t xml:space="preserve">Федеральным </w:t>
      </w:r>
      <w:hyperlink r:id="rId7" w:history="1">
        <w:r>
          <w:rPr>
            <w:rStyle w:val="Hyperlink"/>
            <w:rFonts w:ascii="Liberation Serif" w:hAnsi="Liberation Serif"/>
            <w:color w:val="000000"/>
            <w:sz w:val="28"/>
            <w:szCs w:val="28"/>
            <w:lang w:eastAsia="ru-RU"/>
          </w:rPr>
          <w:t>законом</w:t>
        </w:r>
      </w:hyperlink>
      <w:r>
        <w:rPr>
          <w:rFonts w:ascii="Liberation Serif" w:hAnsi="Liberation Serif"/>
          <w:sz w:val="28"/>
          <w:szCs w:val="28"/>
          <w:lang w:eastAsia="ru-RU"/>
        </w:rPr>
        <w:t xml:space="preserve"> от 06.10.2003 N 131-ФЗ "Об общих принципах организации местного самоуправления в Российской Федерации (с изменениями),</w:t>
      </w:r>
      <w:r>
        <w:rPr>
          <w:rFonts w:ascii="Liberation Serif" w:hAnsi="Liberation Serif" w:cs="Arial"/>
          <w:color w:val="000000"/>
          <w:sz w:val="28"/>
          <w:szCs w:val="28"/>
          <w:lang w:eastAsia="ru-RU"/>
        </w:rPr>
        <w:t xml:space="preserve"> Законом  Свердловской области «Об образовании в Свердловской области» от 15 июля 2013года № 78-ОЗ,</w:t>
      </w:r>
      <w:r>
        <w:rPr>
          <w:rFonts w:ascii="Liberation Serif" w:hAnsi="Liberation Serif"/>
          <w:sz w:val="28"/>
          <w:szCs w:val="28"/>
          <w:lang w:eastAsia="ru-RU"/>
        </w:rPr>
        <w:t xml:space="preserve"> постановлением Правительства Свердловской области от 19.12.2019 № 920-ПП «Об утверждении государственнойпрограммы Свердловской области «Развитие системы образования и реализация молодежной политики в Свердловской области до 2025 года», постановлением администрации Нижнесергинского муниципального района от 01.08.2016 № 229 «Об утверждении Порядка формирования, реализации и оценки эффективности муниципальных программ в Нижнесергинском муниципальном районе»,</w:t>
      </w:r>
      <w:r>
        <w:rPr>
          <w:rFonts w:ascii="Liberation Serif" w:hAnsi="Liberation Serif"/>
          <w:sz w:val="28"/>
          <w:szCs w:val="28"/>
        </w:rPr>
        <w:t xml:space="preserve"> с решением Думы Нижнесергинского муниципального района от 17.12.2020  №245 «О бюджете Нижнесергинского муниципального района на 2021 год и плановый период 2022 и 2023 годов» (с изменениями от 25.02.2021 №256, от 22.04.2021 №275),</w:t>
      </w:r>
      <w:r>
        <w:rPr>
          <w:rFonts w:ascii="Liberation Serif" w:hAnsi="Liberation Serif"/>
          <w:sz w:val="28"/>
          <w:szCs w:val="28"/>
          <w:lang w:eastAsia="ru-RU"/>
        </w:rPr>
        <w:t xml:space="preserve"> Уставом Нижнесергинского муниципального района,</w:t>
      </w:r>
    </w:p>
    <w:p w:rsidR="00C52DDE" w:rsidRDefault="00C52DDE" w:rsidP="00E8175F">
      <w:pPr>
        <w:spacing w:after="0"/>
        <w:ind w:firstLine="567"/>
        <w:jc w:val="both"/>
        <w:rPr>
          <w:rFonts w:ascii="Liberation Serif" w:hAnsi="Liberation Serif"/>
          <w:b/>
          <w:sz w:val="28"/>
          <w:szCs w:val="28"/>
        </w:rPr>
      </w:pPr>
      <w:r>
        <w:rPr>
          <w:rFonts w:ascii="Liberation Serif" w:hAnsi="Liberation Serif"/>
          <w:b/>
          <w:sz w:val="28"/>
          <w:szCs w:val="28"/>
        </w:rPr>
        <w:t>ПОСТАНОВЛЯЮ:</w:t>
      </w:r>
    </w:p>
    <w:p w:rsidR="00C52DDE" w:rsidRDefault="00C52DDE" w:rsidP="00E8175F">
      <w:pPr>
        <w:pStyle w:val="ListParagraph"/>
        <w:tabs>
          <w:tab w:val="left" w:pos="567"/>
        </w:tabs>
        <w:ind w:left="0" w:right="-1" w:firstLine="567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1.Внести в муниципальную программу «Развитие образования на территории Нижнесергинского муниципального района на 2021-2024 годы», утвержденную постановлением администрации Нижнесергинского муниципального района от 25.09.2020 №366 «Об утверждении муниципальной программы «Развитие образования на территории Нижнесергинского муниципального района на 2021-2024 годы» (с изменениями от 11.11.2020 №433, 12.02.2021 №55, от 21.04.2021 №180), следующие изменения:</w:t>
      </w:r>
    </w:p>
    <w:p w:rsidR="00C52DDE" w:rsidRDefault="00C52DDE" w:rsidP="00E8175F">
      <w:pPr>
        <w:pStyle w:val="ListParagraph"/>
        <w:ind w:left="0" w:right="-1" w:firstLine="567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1) абзац 6 «Объемы финансирования муниципальной  программы по годам реализации, тыс. рублей»  Паспорта муниципальной программы «Развитие образования на территории Нижнесергинского муниципального района на 2021-2024 годы», изложить в новой редакции:</w:t>
      </w:r>
    </w:p>
    <w:p w:rsidR="00C52DDE" w:rsidRDefault="00C52DDE" w:rsidP="00E8175F">
      <w:pPr>
        <w:pStyle w:val="ConsPlusNormal"/>
        <w:ind w:left="4" w:firstLine="563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 xml:space="preserve">«Программа финансируется из федерального бюджета, областного бюджета и бюджета Нижнесергинского муниципального района   в объеме 3 640 558,68 тыс. рублей на весь период действия Программы, в том числе: </w:t>
      </w:r>
    </w:p>
    <w:p w:rsidR="00C52DDE" w:rsidRDefault="00C52DDE" w:rsidP="00E8175F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федеральный бюджет</w:t>
      </w:r>
    </w:p>
    <w:p w:rsidR="00C52DDE" w:rsidRDefault="00C52DDE" w:rsidP="00E8175F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2021 год – 47 905,20 тыс. рублей;</w:t>
      </w:r>
    </w:p>
    <w:p w:rsidR="00C52DDE" w:rsidRDefault="00C52DDE" w:rsidP="00E8175F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2022 год – 49 015,00 тыс. рублей;</w:t>
      </w:r>
    </w:p>
    <w:p w:rsidR="00C52DDE" w:rsidRDefault="00C52DDE" w:rsidP="00E8175F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2023 год – 48 310,80 тыс. рублей;</w:t>
      </w:r>
    </w:p>
    <w:p w:rsidR="00C52DDE" w:rsidRDefault="00C52DDE" w:rsidP="00E8175F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2024 год – 48 310,80 тыс. рублей;</w:t>
      </w:r>
    </w:p>
    <w:p w:rsidR="00C52DDE" w:rsidRDefault="00C52DDE" w:rsidP="00E8175F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Итого: 193 541,80 тыс. рублей.</w:t>
      </w:r>
    </w:p>
    <w:p w:rsidR="00C52DDE" w:rsidRDefault="00C52DDE" w:rsidP="00E8175F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областной бюджет</w:t>
      </w:r>
    </w:p>
    <w:p w:rsidR="00C52DDE" w:rsidRDefault="00C52DDE" w:rsidP="00E8175F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2021 год – 491 265,67 тыс. рублей;</w:t>
      </w:r>
    </w:p>
    <w:p w:rsidR="00C52DDE" w:rsidRDefault="00C52DDE" w:rsidP="00E8175F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2022 год – 479 465,20 тыс. рублей;</w:t>
      </w:r>
    </w:p>
    <w:p w:rsidR="00C52DDE" w:rsidRDefault="00C52DDE" w:rsidP="00E8175F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2023 год – 489 373,30 тыс. рублей;</w:t>
      </w:r>
    </w:p>
    <w:p w:rsidR="00C52DDE" w:rsidRDefault="00C52DDE" w:rsidP="00E8175F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2024 год – 489 373,30 тыс. рублей;</w:t>
      </w:r>
    </w:p>
    <w:p w:rsidR="00C52DDE" w:rsidRDefault="00C52DDE" w:rsidP="00E8175F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Итого: 1 949 477,47 тыс. рублей.</w:t>
      </w:r>
    </w:p>
    <w:p w:rsidR="00C52DDE" w:rsidRDefault="00C52DDE" w:rsidP="00E8175F">
      <w:pPr>
        <w:pStyle w:val="ConsPlusNormal"/>
        <w:tabs>
          <w:tab w:val="left" w:pos="567"/>
        </w:tabs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бюджет Нижнесергинского муниципального района</w:t>
      </w:r>
    </w:p>
    <w:p w:rsidR="00C52DDE" w:rsidRDefault="00C52DDE" w:rsidP="00E8175F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2021 год – 389 327,41 тыс. рублей;</w:t>
      </w:r>
    </w:p>
    <w:p w:rsidR="00C52DDE" w:rsidRDefault="00C52DDE" w:rsidP="00E8175F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2022 год – 369 404,00 тыс. рублей;</w:t>
      </w:r>
    </w:p>
    <w:p w:rsidR="00C52DDE" w:rsidRDefault="00C52DDE" w:rsidP="00E8175F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2023 год – 369 404,00 тыс. рублей;</w:t>
      </w:r>
    </w:p>
    <w:p w:rsidR="00C52DDE" w:rsidRDefault="00C52DDE" w:rsidP="00E8175F">
      <w:pPr>
        <w:pStyle w:val="ConsPlusNormal"/>
        <w:ind w:left="4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2024 год – 369 404,00 тыс. рублей.</w:t>
      </w:r>
    </w:p>
    <w:p w:rsidR="00C52DDE" w:rsidRDefault="00C52DDE" w:rsidP="00E8175F">
      <w:pPr>
        <w:pStyle w:val="ListParagraph"/>
        <w:ind w:left="0" w:right="-1" w:firstLine="567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Итого:  1 497 539,41 тыс. рублей».</w:t>
      </w:r>
    </w:p>
    <w:p w:rsidR="00C52DDE" w:rsidRDefault="00C52DDE" w:rsidP="00E8175F">
      <w:pPr>
        <w:pStyle w:val="ListParagraph"/>
        <w:tabs>
          <w:tab w:val="left" w:pos="567"/>
        </w:tabs>
        <w:ind w:left="0" w:right="-1" w:firstLine="567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2) приложение №2 к муниципальной программе «Развитие образования на территории Нижнесергинского муниципального района на 2021-2024 годы» изложить в новой редакции (прилагается).</w:t>
      </w:r>
    </w:p>
    <w:p w:rsidR="00C52DDE" w:rsidRDefault="00C52DDE" w:rsidP="00E8175F">
      <w:pPr>
        <w:pStyle w:val="ListParagraph"/>
        <w:tabs>
          <w:tab w:val="left" w:pos="567"/>
        </w:tabs>
        <w:ind w:left="0" w:firstLine="567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2. Обнародовать данное постановление путем размещения полного текста через сеть «Интернет»  на официальном сайте администрации Нижнесергинского муниципального района.</w:t>
      </w:r>
    </w:p>
    <w:p w:rsidR="00C52DDE" w:rsidRDefault="00C52DDE" w:rsidP="00E8175F">
      <w:pPr>
        <w:pStyle w:val="ListParagraph"/>
        <w:tabs>
          <w:tab w:val="left" w:pos="-2977"/>
          <w:tab w:val="left" w:pos="851"/>
        </w:tabs>
        <w:ind w:left="0" w:firstLine="567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3.Контроль за исполнением настоящего постановления возложить на заместителя главы администрации Нижнесергинского муниципального района А.Н. Екенина.</w:t>
      </w:r>
    </w:p>
    <w:p w:rsidR="00C52DDE" w:rsidRDefault="00C52DDE" w:rsidP="00E8175F">
      <w:pPr>
        <w:pStyle w:val="NoSpacing"/>
        <w:rPr>
          <w:rFonts w:ascii="Liberation Serif" w:hAnsi="Liberation Serif"/>
          <w:sz w:val="28"/>
          <w:szCs w:val="28"/>
        </w:rPr>
      </w:pPr>
    </w:p>
    <w:p w:rsidR="00C52DDE" w:rsidRDefault="00C52DDE" w:rsidP="00E8175F">
      <w:pPr>
        <w:pStyle w:val="NoSpacing"/>
        <w:rPr>
          <w:rFonts w:ascii="Liberation Serif" w:hAnsi="Liberation Serif"/>
          <w:sz w:val="28"/>
          <w:szCs w:val="28"/>
        </w:rPr>
      </w:pPr>
    </w:p>
    <w:p w:rsidR="00C52DDE" w:rsidRDefault="00C52DDE" w:rsidP="00E8175F">
      <w:pPr>
        <w:pStyle w:val="NoSpacing"/>
        <w:rPr>
          <w:rFonts w:ascii="Liberation Serif" w:hAnsi="Liberation Serif"/>
          <w:sz w:val="28"/>
          <w:szCs w:val="28"/>
        </w:rPr>
      </w:pPr>
    </w:p>
    <w:p w:rsidR="00C52DDE" w:rsidRPr="005D36F5" w:rsidRDefault="00C52DDE" w:rsidP="005D36F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Arial"/>
          <w:sz w:val="28"/>
          <w:szCs w:val="28"/>
          <w:lang w:eastAsia="ru-RU"/>
        </w:rPr>
      </w:pPr>
      <w:r w:rsidRPr="005D36F5">
        <w:rPr>
          <w:rFonts w:ascii="Times New Roman" w:hAnsi="Times New Roman" w:cs="Arial"/>
          <w:sz w:val="28"/>
          <w:szCs w:val="28"/>
          <w:lang w:eastAsia="ru-RU"/>
        </w:rPr>
        <w:t xml:space="preserve">Глава Нижнесергинского                                                                               </w:t>
      </w:r>
    </w:p>
    <w:p w:rsidR="00C52DDE" w:rsidRPr="005D36F5" w:rsidRDefault="00C52DDE" w:rsidP="005D36F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Arial"/>
          <w:sz w:val="28"/>
          <w:szCs w:val="28"/>
          <w:lang w:eastAsia="ru-RU"/>
        </w:rPr>
      </w:pPr>
      <w:r w:rsidRPr="005D36F5">
        <w:rPr>
          <w:rFonts w:ascii="Times New Roman" w:hAnsi="Times New Roman" w:cs="Arial"/>
          <w:sz w:val="28"/>
          <w:szCs w:val="28"/>
          <w:lang w:eastAsia="ru-RU"/>
        </w:rPr>
        <w:t>мун</w:t>
      </w:r>
      <w:r>
        <w:rPr>
          <w:rFonts w:ascii="Times New Roman" w:hAnsi="Times New Roman" w:cs="Arial"/>
          <w:sz w:val="28"/>
          <w:szCs w:val="28"/>
          <w:lang w:eastAsia="ru-RU"/>
        </w:rPr>
        <w:t xml:space="preserve">иципального района                                                                       </w:t>
      </w:r>
      <w:r w:rsidRPr="005D36F5">
        <w:rPr>
          <w:rFonts w:ascii="Times New Roman" w:hAnsi="Times New Roman" w:cs="Arial"/>
          <w:sz w:val="28"/>
          <w:szCs w:val="28"/>
          <w:lang w:eastAsia="ru-RU"/>
        </w:rPr>
        <w:t xml:space="preserve"> В.В. Еремеев </w:t>
      </w:r>
    </w:p>
    <w:p w:rsidR="00C52DDE" w:rsidRPr="005D36F5" w:rsidRDefault="00C52DDE" w:rsidP="005D36F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Arial"/>
          <w:sz w:val="28"/>
          <w:szCs w:val="28"/>
          <w:lang w:eastAsia="ru-RU"/>
        </w:rPr>
      </w:pPr>
    </w:p>
    <w:p w:rsidR="00C52DDE" w:rsidRDefault="00C52DDE" w:rsidP="00E8175F">
      <w:pPr>
        <w:tabs>
          <w:tab w:val="left" w:pos="3969"/>
          <w:tab w:val="left" w:pos="9356"/>
        </w:tabs>
        <w:spacing w:after="0" w:line="240" w:lineRule="auto"/>
        <w:ind w:left="3969" w:right="-1"/>
        <w:jc w:val="both"/>
        <w:rPr>
          <w:rFonts w:ascii="Liberation Serif" w:hAnsi="Liberation Serif"/>
          <w:sz w:val="28"/>
          <w:szCs w:val="28"/>
        </w:rPr>
      </w:pPr>
    </w:p>
    <w:p w:rsidR="00C52DDE" w:rsidRDefault="00C52DDE" w:rsidP="00E8175F">
      <w:pPr>
        <w:tabs>
          <w:tab w:val="left" w:pos="3969"/>
          <w:tab w:val="left" w:pos="9356"/>
        </w:tabs>
        <w:spacing w:after="0" w:line="240" w:lineRule="auto"/>
        <w:ind w:left="3969" w:right="-1"/>
        <w:jc w:val="both"/>
        <w:rPr>
          <w:rFonts w:ascii="Times New Roman" w:hAnsi="Times New Roman"/>
          <w:sz w:val="26"/>
          <w:szCs w:val="26"/>
        </w:rPr>
      </w:pPr>
    </w:p>
    <w:p w:rsidR="00C52DDE" w:rsidRDefault="00C52DDE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p w:rsidR="00C52DDE" w:rsidRDefault="00C52DDE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p w:rsidR="00C52DDE" w:rsidRDefault="00C52DDE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  <w:bookmarkStart w:id="0" w:name="_GoBack"/>
      <w:bookmarkEnd w:id="0"/>
    </w:p>
    <w:p w:rsidR="00C52DDE" w:rsidRDefault="00C52DDE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p w:rsidR="00C52DDE" w:rsidRDefault="00C52DDE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p w:rsidR="00C52DDE" w:rsidRDefault="00C52DDE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p w:rsidR="00C52DDE" w:rsidRDefault="00C52DDE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p w:rsidR="00C52DDE" w:rsidRDefault="00C52DDE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p w:rsidR="00C52DDE" w:rsidRDefault="00C52DDE" w:rsidP="00A3020A">
      <w:pPr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sectPr w:rsidR="00C52DDE" w:rsidSect="00406684">
      <w:pgSz w:w="11906" w:h="16838"/>
      <w:pgMar w:top="567" w:right="851" w:bottom="567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altName w:val="Verdana"/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Liberation Serif">
    <w:altName w:val="Times New Roman"/>
    <w:panose1 w:val="00000000000000000000"/>
    <w:charset w:val="CC"/>
    <w:family w:val="roman"/>
    <w:notTrueType/>
    <w:pitch w:val="variable"/>
    <w:sig w:usb0="00000203" w:usb1="00000000" w:usb2="00000000" w:usb3="00000000" w:csb0="00000005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B0137"/>
    <w:multiLevelType w:val="hybridMultilevel"/>
    <w:tmpl w:val="F17A70DA"/>
    <w:lvl w:ilvl="0" w:tplc="3CECA914">
      <w:start w:val="1"/>
      <w:numFmt w:val="decimal"/>
      <w:lvlText w:val="%1)"/>
      <w:lvlJc w:val="left"/>
      <w:pPr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1">
    <w:nsid w:val="044901C9"/>
    <w:multiLevelType w:val="hybridMultilevel"/>
    <w:tmpl w:val="247C00A4"/>
    <w:lvl w:ilvl="0" w:tplc="529CC43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05E70D00"/>
    <w:multiLevelType w:val="multilevel"/>
    <w:tmpl w:val="A25409F0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color w:val="auto"/>
        <w:sz w:val="28"/>
        <w:szCs w:val="28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  <w:b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12C53698"/>
    <w:multiLevelType w:val="multilevel"/>
    <w:tmpl w:val="4A609202"/>
    <w:lvl w:ilvl="0">
      <w:start w:val="2"/>
      <w:numFmt w:val="decimal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43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116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174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872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3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5988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686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744" w:hanging="2160"/>
      </w:pPr>
      <w:rPr>
        <w:rFonts w:cs="Times New Roman" w:hint="default"/>
      </w:rPr>
    </w:lvl>
  </w:abstractNum>
  <w:abstractNum w:abstractNumId="4">
    <w:nsid w:val="192E2E67"/>
    <w:multiLevelType w:val="hybridMultilevel"/>
    <w:tmpl w:val="24624D7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28D936AC"/>
    <w:multiLevelType w:val="hybridMultilevel"/>
    <w:tmpl w:val="143E110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4E86BFF"/>
    <w:multiLevelType w:val="hybridMultilevel"/>
    <w:tmpl w:val="62C6BFF4"/>
    <w:lvl w:ilvl="0" w:tplc="529CC43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7">
    <w:nsid w:val="3961763F"/>
    <w:multiLevelType w:val="hybridMultilevel"/>
    <w:tmpl w:val="65A83C4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43857A59"/>
    <w:multiLevelType w:val="hybridMultilevel"/>
    <w:tmpl w:val="34A2B786"/>
    <w:lvl w:ilvl="0" w:tplc="6F020E4E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9">
    <w:nsid w:val="493A682B"/>
    <w:multiLevelType w:val="hybridMultilevel"/>
    <w:tmpl w:val="A06E30B4"/>
    <w:lvl w:ilvl="0" w:tplc="A5E6ED82">
      <w:start w:val="1"/>
      <w:numFmt w:val="decimal"/>
      <w:lvlText w:val="%1)"/>
      <w:lvlJc w:val="left"/>
      <w:pPr>
        <w:tabs>
          <w:tab w:val="num" w:pos="1065"/>
        </w:tabs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abstractNum w:abstractNumId="10">
    <w:nsid w:val="53F81432"/>
    <w:multiLevelType w:val="hybridMultilevel"/>
    <w:tmpl w:val="A6628E5E"/>
    <w:lvl w:ilvl="0" w:tplc="37924914">
      <w:start w:val="1"/>
      <w:numFmt w:val="decimal"/>
      <w:lvlText w:val="%1."/>
      <w:lvlJc w:val="left"/>
      <w:pPr>
        <w:ind w:left="720" w:hanging="360"/>
      </w:pPr>
      <w:rPr>
        <w:rFonts w:cs="Arial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5FC549D7"/>
    <w:multiLevelType w:val="hybridMultilevel"/>
    <w:tmpl w:val="DB1C5A40"/>
    <w:lvl w:ilvl="0" w:tplc="E37A40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3F2A9F2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457E80C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7DEB85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8236E47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2A929D9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037263B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035AF42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AABC7E7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2">
    <w:nsid w:val="77154355"/>
    <w:multiLevelType w:val="hybridMultilevel"/>
    <w:tmpl w:val="F418FC2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6"/>
  </w:num>
  <w:num w:numId="2">
    <w:abstractNumId w:val="1"/>
  </w:num>
  <w:num w:numId="3">
    <w:abstractNumId w:val="9"/>
  </w:num>
  <w:num w:numId="4">
    <w:abstractNumId w:val="11"/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</w:num>
  <w:num w:numId="7">
    <w:abstractNumId w:val="3"/>
  </w:num>
  <w:num w:numId="8">
    <w:abstractNumId w:val="7"/>
  </w:num>
  <w:num w:numId="9">
    <w:abstractNumId w:val="10"/>
  </w:num>
  <w:num w:numId="10">
    <w:abstractNumId w:val="4"/>
  </w:num>
  <w:num w:numId="11">
    <w:abstractNumId w:val="0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A19E5"/>
    <w:rsid w:val="0000437D"/>
    <w:rsid w:val="000057FD"/>
    <w:rsid w:val="0001165A"/>
    <w:rsid w:val="000156A1"/>
    <w:rsid w:val="00016AA8"/>
    <w:rsid w:val="0001775A"/>
    <w:rsid w:val="000178F3"/>
    <w:rsid w:val="00020844"/>
    <w:rsid w:val="000215E5"/>
    <w:rsid w:val="00021B9D"/>
    <w:rsid w:val="00024D72"/>
    <w:rsid w:val="000259E3"/>
    <w:rsid w:val="000343C7"/>
    <w:rsid w:val="00036F8F"/>
    <w:rsid w:val="000408B8"/>
    <w:rsid w:val="00053B2E"/>
    <w:rsid w:val="0005522D"/>
    <w:rsid w:val="0005676A"/>
    <w:rsid w:val="000605E0"/>
    <w:rsid w:val="00061534"/>
    <w:rsid w:val="000617B4"/>
    <w:rsid w:val="000668C4"/>
    <w:rsid w:val="000713D3"/>
    <w:rsid w:val="00071507"/>
    <w:rsid w:val="00073DEC"/>
    <w:rsid w:val="000757F0"/>
    <w:rsid w:val="000758C8"/>
    <w:rsid w:val="00076FB6"/>
    <w:rsid w:val="00080982"/>
    <w:rsid w:val="00085CEA"/>
    <w:rsid w:val="00085D36"/>
    <w:rsid w:val="00087D19"/>
    <w:rsid w:val="00090571"/>
    <w:rsid w:val="00091070"/>
    <w:rsid w:val="00092F12"/>
    <w:rsid w:val="000A0B5C"/>
    <w:rsid w:val="000A11A6"/>
    <w:rsid w:val="000A1350"/>
    <w:rsid w:val="000A3372"/>
    <w:rsid w:val="000A6848"/>
    <w:rsid w:val="000B305E"/>
    <w:rsid w:val="000B4147"/>
    <w:rsid w:val="000B7160"/>
    <w:rsid w:val="000D04A0"/>
    <w:rsid w:val="000D2169"/>
    <w:rsid w:val="000D25AF"/>
    <w:rsid w:val="000D2DB0"/>
    <w:rsid w:val="000D6288"/>
    <w:rsid w:val="000E204E"/>
    <w:rsid w:val="000F00C1"/>
    <w:rsid w:val="000F09E8"/>
    <w:rsid w:val="000F53C7"/>
    <w:rsid w:val="001029C7"/>
    <w:rsid w:val="00103123"/>
    <w:rsid w:val="00105332"/>
    <w:rsid w:val="001068A1"/>
    <w:rsid w:val="00107104"/>
    <w:rsid w:val="00107A09"/>
    <w:rsid w:val="00115DE1"/>
    <w:rsid w:val="00117384"/>
    <w:rsid w:val="00117873"/>
    <w:rsid w:val="00130832"/>
    <w:rsid w:val="00131315"/>
    <w:rsid w:val="00131CB7"/>
    <w:rsid w:val="0013337D"/>
    <w:rsid w:val="001366F7"/>
    <w:rsid w:val="00136731"/>
    <w:rsid w:val="00137322"/>
    <w:rsid w:val="001377DE"/>
    <w:rsid w:val="001519B4"/>
    <w:rsid w:val="00155518"/>
    <w:rsid w:val="001604B8"/>
    <w:rsid w:val="0016075D"/>
    <w:rsid w:val="00160B09"/>
    <w:rsid w:val="001633EE"/>
    <w:rsid w:val="00163EAB"/>
    <w:rsid w:val="001736AC"/>
    <w:rsid w:val="00176976"/>
    <w:rsid w:val="001805BE"/>
    <w:rsid w:val="001821F1"/>
    <w:rsid w:val="00184A42"/>
    <w:rsid w:val="00185704"/>
    <w:rsid w:val="00185FBC"/>
    <w:rsid w:val="00187F6D"/>
    <w:rsid w:val="00190363"/>
    <w:rsid w:val="00191BF0"/>
    <w:rsid w:val="00193F1F"/>
    <w:rsid w:val="0019531B"/>
    <w:rsid w:val="001A5771"/>
    <w:rsid w:val="001A607A"/>
    <w:rsid w:val="001A7E98"/>
    <w:rsid w:val="001B0FB4"/>
    <w:rsid w:val="001B10B5"/>
    <w:rsid w:val="001B44C5"/>
    <w:rsid w:val="001B5671"/>
    <w:rsid w:val="001C25A9"/>
    <w:rsid w:val="001F099F"/>
    <w:rsid w:val="001F34D9"/>
    <w:rsid w:val="001F53D2"/>
    <w:rsid w:val="001F55E5"/>
    <w:rsid w:val="001F71DA"/>
    <w:rsid w:val="00200107"/>
    <w:rsid w:val="0020038E"/>
    <w:rsid w:val="00201BA3"/>
    <w:rsid w:val="00206F95"/>
    <w:rsid w:val="002077F4"/>
    <w:rsid w:val="00215CB1"/>
    <w:rsid w:val="0021762B"/>
    <w:rsid w:val="0022298F"/>
    <w:rsid w:val="00222BB4"/>
    <w:rsid w:val="00226087"/>
    <w:rsid w:val="00226837"/>
    <w:rsid w:val="00227774"/>
    <w:rsid w:val="00234F9A"/>
    <w:rsid w:val="0023762A"/>
    <w:rsid w:val="002410A7"/>
    <w:rsid w:val="002428A2"/>
    <w:rsid w:val="00243941"/>
    <w:rsid w:val="0024553F"/>
    <w:rsid w:val="00246DB3"/>
    <w:rsid w:val="00251421"/>
    <w:rsid w:val="002538D5"/>
    <w:rsid w:val="0025540C"/>
    <w:rsid w:val="0025566D"/>
    <w:rsid w:val="002573CE"/>
    <w:rsid w:val="002614D6"/>
    <w:rsid w:val="002633A7"/>
    <w:rsid w:val="00266F58"/>
    <w:rsid w:val="0026758E"/>
    <w:rsid w:val="00267D61"/>
    <w:rsid w:val="002711B2"/>
    <w:rsid w:val="00281730"/>
    <w:rsid w:val="00282D45"/>
    <w:rsid w:val="0028426C"/>
    <w:rsid w:val="0028526C"/>
    <w:rsid w:val="00285608"/>
    <w:rsid w:val="00290BBF"/>
    <w:rsid w:val="00291423"/>
    <w:rsid w:val="00292EC5"/>
    <w:rsid w:val="00297362"/>
    <w:rsid w:val="00297CB6"/>
    <w:rsid w:val="002A233A"/>
    <w:rsid w:val="002A3BAE"/>
    <w:rsid w:val="002A48A6"/>
    <w:rsid w:val="002A6E66"/>
    <w:rsid w:val="002A76B3"/>
    <w:rsid w:val="002A7725"/>
    <w:rsid w:val="002B275D"/>
    <w:rsid w:val="002B3F9D"/>
    <w:rsid w:val="002C172E"/>
    <w:rsid w:val="002C2659"/>
    <w:rsid w:val="002C43A8"/>
    <w:rsid w:val="002C4F1C"/>
    <w:rsid w:val="002C7CAE"/>
    <w:rsid w:val="002D07FB"/>
    <w:rsid w:val="002D0E44"/>
    <w:rsid w:val="002D0EB2"/>
    <w:rsid w:val="002D21C3"/>
    <w:rsid w:val="002D2E90"/>
    <w:rsid w:val="002D7794"/>
    <w:rsid w:val="002E26D8"/>
    <w:rsid w:val="002E2C6C"/>
    <w:rsid w:val="002F675E"/>
    <w:rsid w:val="002F6C65"/>
    <w:rsid w:val="00300AAF"/>
    <w:rsid w:val="0030194E"/>
    <w:rsid w:val="00303557"/>
    <w:rsid w:val="00303B96"/>
    <w:rsid w:val="00304982"/>
    <w:rsid w:val="00305E3F"/>
    <w:rsid w:val="00311B49"/>
    <w:rsid w:val="003213BD"/>
    <w:rsid w:val="00324D54"/>
    <w:rsid w:val="003262F2"/>
    <w:rsid w:val="00332487"/>
    <w:rsid w:val="00335249"/>
    <w:rsid w:val="00343E7C"/>
    <w:rsid w:val="00344417"/>
    <w:rsid w:val="003453BD"/>
    <w:rsid w:val="00346111"/>
    <w:rsid w:val="003511BC"/>
    <w:rsid w:val="00351483"/>
    <w:rsid w:val="00353EFF"/>
    <w:rsid w:val="00355C75"/>
    <w:rsid w:val="00357D64"/>
    <w:rsid w:val="003613CE"/>
    <w:rsid w:val="00365B44"/>
    <w:rsid w:val="00371FA2"/>
    <w:rsid w:val="003732F1"/>
    <w:rsid w:val="003739AB"/>
    <w:rsid w:val="00374D7F"/>
    <w:rsid w:val="00376223"/>
    <w:rsid w:val="00377239"/>
    <w:rsid w:val="003779FF"/>
    <w:rsid w:val="00377C30"/>
    <w:rsid w:val="003807E7"/>
    <w:rsid w:val="00381E2A"/>
    <w:rsid w:val="0038296C"/>
    <w:rsid w:val="00385634"/>
    <w:rsid w:val="0039153A"/>
    <w:rsid w:val="00393BA9"/>
    <w:rsid w:val="003A14D4"/>
    <w:rsid w:val="003A18D4"/>
    <w:rsid w:val="003A39C6"/>
    <w:rsid w:val="003A6139"/>
    <w:rsid w:val="003B5F5B"/>
    <w:rsid w:val="003B6D96"/>
    <w:rsid w:val="003B7A3C"/>
    <w:rsid w:val="003C268E"/>
    <w:rsid w:val="003C33F6"/>
    <w:rsid w:val="003D673D"/>
    <w:rsid w:val="003D771C"/>
    <w:rsid w:val="003D7875"/>
    <w:rsid w:val="003E2C07"/>
    <w:rsid w:val="003E34A1"/>
    <w:rsid w:val="003E6F2B"/>
    <w:rsid w:val="003F086B"/>
    <w:rsid w:val="003F1043"/>
    <w:rsid w:val="003F28EA"/>
    <w:rsid w:val="003F375D"/>
    <w:rsid w:val="003F6971"/>
    <w:rsid w:val="00400FD7"/>
    <w:rsid w:val="00406684"/>
    <w:rsid w:val="004134CE"/>
    <w:rsid w:val="0041674A"/>
    <w:rsid w:val="00416E29"/>
    <w:rsid w:val="00423809"/>
    <w:rsid w:val="004250EA"/>
    <w:rsid w:val="004269DF"/>
    <w:rsid w:val="00427A60"/>
    <w:rsid w:val="00430760"/>
    <w:rsid w:val="004340D2"/>
    <w:rsid w:val="004356E9"/>
    <w:rsid w:val="00440CDD"/>
    <w:rsid w:val="0044181A"/>
    <w:rsid w:val="00445627"/>
    <w:rsid w:val="00450F81"/>
    <w:rsid w:val="0045168D"/>
    <w:rsid w:val="00451BE8"/>
    <w:rsid w:val="00456C18"/>
    <w:rsid w:val="00457FB9"/>
    <w:rsid w:val="00461F01"/>
    <w:rsid w:val="00465A85"/>
    <w:rsid w:val="00465C4A"/>
    <w:rsid w:val="004707D0"/>
    <w:rsid w:val="00470B5C"/>
    <w:rsid w:val="00471328"/>
    <w:rsid w:val="004734A0"/>
    <w:rsid w:val="00474466"/>
    <w:rsid w:val="00474AB9"/>
    <w:rsid w:val="00480A37"/>
    <w:rsid w:val="00480BA9"/>
    <w:rsid w:val="004824B0"/>
    <w:rsid w:val="004827A6"/>
    <w:rsid w:val="00491FB8"/>
    <w:rsid w:val="004933F8"/>
    <w:rsid w:val="00496F1B"/>
    <w:rsid w:val="00497E53"/>
    <w:rsid w:val="004A0970"/>
    <w:rsid w:val="004A0C7E"/>
    <w:rsid w:val="004A19E5"/>
    <w:rsid w:val="004A32AE"/>
    <w:rsid w:val="004A3718"/>
    <w:rsid w:val="004A411D"/>
    <w:rsid w:val="004A4D45"/>
    <w:rsid w:val="004A4EFB"/>
    <w:rsid w:val="004A79E0"/>
    <w:rsid w:val="004B1454"/>
    <w:rsid w:val="004B2551"/>
    <w:rsid w:val="004C5555"/>
    <w:rsid w:val="004D0E4D"/>
    <w:rsid w:val="004D1D08"/>
    <w:rsid w:val="004D2270"/>
    <w:rsid w:val="004D2454"/>
    <w:rsid w:val="004D46F3"/>
    <w:rsid w:val="004D5A0B"/>
    <w:rsid w:val="004D70DA"/>
    <w:rsid w:val="004D71AB"/>
    <w:rsid w:val="004E1BC6"/>
    <w:rsid w:val="004E4C60"/>
    <w:rsid w:val="004E516B"/>
    <w:rsid w:val="004E5956"/>
    <w:rsid w:val="004F2C75"/>
    <w:rsid w:val="004F4E0A"/>
    <w:rsid w:val="004F5AE2"/>
    <w:rsid w:val="004F6404"/>
    <w:rsid w:val="00503CAB"/>
    <w:rsid w:val="0050794E"/>
    <w:rsid w:val="00507FC4"/>
    <w:rsid w:val="00513D7E"/>
    <w:rsid w:val="00515661"/>
    <w:rsid w:val="005205DE"/>
    <w:rsid w:val="005210EE"/>
    <w:rsid w:val="00522AE7"/>
    <w:rsid w:val="0052349F"/>
    <w:rsid w:val="00523DD8"/>
    <w:rsid w:val="00530F22"/>
    <w:rsid w:val="00531F0B"/>
    <w:rsid w:val="00533456"/>
    <w:rsid w:val="0053410F"/>
    <w:rsid w:val="00534E2A"/>
    <w:rsid w:val="00541615"/>
    <w:rsid w:val="00542337"/>
    <w:rsid w:val="00543358"/>
    <w:rsid w:val="00544421"/>
    <w:rsid w:val="0054487E"/>
    <w:rsid w:val="00545587"/>
    <w:rsid w:val="00551718"/>
    <w:rsid w:val="00551ADA"/>
    <w:rsid w:val="00554A94"/>
    <w:rsid w:val="00556240"/>
    <w:rsid w:val="00557696"/>
    <w:rsid w:val="0056104D"/>
    <w:rsid w:val="0056105F"/>
    <w:rsid w:val="0057078D"/>
    <w:rsid w:val="0057139D"/>
    <w:rsid w:val="0057165B"/>
    <w:rsid w:val="00574330"/>
    <w:rsid w:val="00577624"/>
    <w:rsid w:val="00580282"/>
    <w:rsid w:val="00580295"/>
    <w:rsid w:val="0058454D"/>
    <w:rsid w:val="00587E24"/>
    <w:rsid w:val="005946D7"/>
    <w:rsid w:val="005961BD"/>
    <w:rsid w:val="00596784"/>
    <w:rsid w:val="005A1992"/>
    <w:rsid w:val="005A3BA2"/>
    <w:rsid w:val="005A496B"/>
    <w:rsid w:val="005A4AEA"/>
    <w:rsid w:val="005B2082"/>
    <w:rsid w:val="005B30BF"/>
    <w:rsid w:val="005B3C5D"/>
    <w:rsid w:val="005B74F1"/>
    <w:rsid w:val="005C0423"/>
    <w:rsid w:val="005C0817"/>
    <w:rsid w:val="005C1BCC"/>
    <w:rsid w:val="005C23C6"/>
    <w:rsid w:val="005C43BF"/>
    <w:rsid w:val="005C7F1D"/>
    <w:rsid w:val="005D2982"/>
    <w:rsid w:val="005D36F5"/>
    <w:rsid w:val="005D411D"/>
    <w:rsid w:val="005E1EE3"/>
    <w:rsid w:val="005E3154"/>
    <w:rsid w:val="005E31EF"/>
    <w:rsid w:val="005E5DFB"/>
    <w:rsid w:val="005E6896"/>
    <w:rsid w:val="005F5405"/>
    <w:rsid w:val="005F5E7A"/>
    <w:rsid w:val="00600B3C"/>
    <w:rsid w:val="00603B19"/>
    <w:rsid w:val="00607C6E"/>
    <w:rsid w:val="0061009A"/>
    <w:rsid w:val="0061035D"/>
    <w:rsid w:val="006114BD"/>
    <w:rsid w:val="006139B8"/>
    <w:rsid w:val="0061649B"/>
    <w:rsid w:val="00616C71"/>
    <w:rsid w:val="00620519"/>
    <w:rsid w:val="00620AEE"/>
    <w:rsid w:val="00625A59"/>
    <w:rsid w:val="00626A56"/>
    <w:rsid w:val="006270A3"/>
    <w:rsid w:val="0062794D"/>
    <w:rsid w:val="00632F2B"/>
    <w:rsid w:val="00636C65"/>
    <w:rsid w:val="0064068C"/>
    <w:rsid w:val="006451E8"/>
    <w:rsid w:val="00645CE8"/>
    <w:rsid w:val="00647DAB"/>
    <w:rsid w:val="0065486F"/>
    <w:rsid w:val="00657DBF"/>
    <w:rsid w:val="006618AD"/>
    <w:rsid w:val="00662C7B"/>
    <w:rsid w:val="00670370"/>
    <w:rsid w:val="00672594"/>
    <w:rsid w:val="00682AE4"/>
    <w:rsid w:val="00682BDA"/>
    <w:rsid w:val="00685D3A"/>
    <w:rsid w:val="006864B7"/>
    <w:rsid w:val="0068694C"/>
    <w:rsid w:val="00690CCA"/>
    <w:rsid w:val="00695050"/>
    <w:rsid w:val="0069511C"/>
    <w:rsid w:val="006A1BFD"/>
    <w:rsid w:val="006A2AF7"/>
    <w:rsid w:val="006A39AC"/>
    <w:rsid w:val="006A5209"/>
    <w:rsid w:val="006A6665"/>
    <w:rsid w:val="006B0EA4"/>
    <w:rsid w:val="006B1A12"/>
    <w:rsid w:val="006B5003"/>
    <w:rsid w:val="006B6D4E"/>
    <w:rsid w:val="006B718C"/>
    <w:rsid w:val="006C0158"/>
    <w:rsid w:val="006C11D1"/>
    <w:rsid w:val="006C6275"/>
    <w:rsid w:val="006C7694"/>
    <w:rsid w:val="006D0AF5"/>
    <w:rsid w:val="006D68FB"/>
    <w:rsid w:val="006D7CA9"/>
    <w:rsid w:val="006E0602"/>
    <w:rsid w:val="006E587B"/>
    <w:rsid w:val="006F100A"/>
    <w:rsid w:val="006F4E6B"/>
    <w:rsid w:val="00700A11"/>
    <w:rsid w:val="00702852"/>
    <w:rsid w:val="00703F6B"/>
    <w:rsid w:val="00711198"/>
    <w:rsid w:val="007122F4"/>
    <w:rsid w:val="007128A2"/>
    <w:rsid w:val="00712953"/>
    <w:rsid w:val="00713BF5"/>
    <w:rsid w:val="00722529"/>
    <w:rsid w:val="0072784E"/>
    <w:rsid w:val="007315DC"/>
    <w:rsid w:val="00732610"/>
    <w:rsid w:val="007350F3"/>
    <w:rsid w:val="00735FD1"/>
    <w:rsid w:val="00736694"/>
    <w:rsid w:val="007411E0"/>
    <w:rsid w:val="00741CF3"/>
    <w:rsid w:val="00743DBF"/>
    <w:rsid w:val="00756300"/>
    <w:rsid w:val="00760083"/>
    <w:rsid w:val="007601A4"/>
    <w:rsid w:val="0076099C"/>
    <w:rsid w:val="007610B1"/>
    <w:rsid w:val="00761ADC"/>
    <w:rsid w:val="00765D92"/>
    <w:rsid w:val="007673A6"/>
    <w:rsid w:val="007765CF"/>
    <w:rsid w:val="00776BB8"/>
    <w:rsid w:val="00782DE4"/>
    <w:rsid w:val="00794108"/>
    <w:rsid w:val="00794D74"/>
    <w:rsid w:val="00796953"/>
    <w:rsid w:val="007969C6"/>
    <w:rsid w:val="007A0567"/>
    <w:rsid w:val="007A0D48"/>
    <w:rsid w:val="007A4B4F"/>
    <w:rsid w:val="007A4FC3"/>
    <w:rsid w:val="007A74F3"/>
    <w:rsid w:val="007A77E9"/>
    <w:rsid w:val="007B04CF"/>
    <w:rsid w:val="007B0E8D"/>
    <w:rsid w:val="007B14F3"/>
    <w:rsid w:val="007B4A1D"/>
    <w:rsid w:val="007B6652"/>
    <w:rsid w:val="007B6DE2"/>
    <w:rsid w:val="007B6DE6"/>
    <w:rsid w:val="007B7FF5"/>
    <w:rsid w:val="007C0DE7"/>
    <w:rsid w:val="007C2B47"/>
    <w:rsid w:val="007D2EB4"/>
    <w:rsid w:val="007D359F"/>
    <w:rsid w:val="007D652C"/>
    <w:rsid w:val="007E2502"/>
    <w:rsid w:val="007F7248"/>
    <w:rsid w:val="00802139"/>
    <w:rsid w:val="00802B4B"/>
    <w:rsid w:val="008041F4"/>
    <w:rsid w:val="00807465"/>
    <w:rsid w:val="008077F6"/>
    <w:rsid w:val="00811D49"/>
    <w:rsid w:val="008132F5"/>
    <w:rsid w:val="0081519A"/>
    <w:rsid w:val="00820A36"/>
    <w:rsid w:val="0082217D"/>
    <w:rsid w:val="00823562"/>
    <w:rsid w:val="0082432A"/>
    <w:rsid w:val="00831136"/>
    <w:rsid w:val="00831377"/>
    <w:rsid w:val="008332AD"/>
    <w:rsid w:val="00837F2D"/>
    <w:rsid w:val="00843766"/>
    <w:rsid w:val="0084548A"/>
    <w:rsid w:val="008505F0"/>
    <w:rsid w:val="00850DE2"/>
    <w:rsid w:val="00854052"/>
    <w:rsid w:val="00854086"/>
    <w:rsid w:val="008559AF"/>
    <w:rsid w:val="00855D2A"/>
    <w:rsid w:val="0085702D"/>
    <w:rsid w:val="00857F85"/>
    <w:rsid w:val="008609BA"/>
    <w:rsid w:val="00861217"/>
    <w:rsid w:val="0086502E"/>
    <w:rsid w:val="00865B22"/>
    <w:rsid w:val="00866342"/>
    <w:rsid w:val="008710AB"/>
    <w:rsid w:val="00875290"/>
    <w:rsid w:val="00882ECE"/>
    <w:rsid w:val="00883E24"/>
    <w:rsid w:val="008849FA"/>
    <w:rsid w:val="0088514C"/>
    <w:rsid w:val="00885173"/>
    <w:rsid w:val="00885690"/>
    <w:rsid w:val="00886665"/>
    <w:rsid w:val="00887178"/>
    <w:rsid w:val="00887A65"/>
    <w:rsid w:val="00892197"/>
    <w:rsid w:val="00897BBC"/>
    <w:rsid w:val="008A0926"/>
    <w:rsid w:val="008A3889"/>
    <w:rsid w:val="008A39C1"/>
    <w:rsid w:val="008A4C63"/>
    <w:rsid w:val="008A7E1E"/>
    <w:rsid w:val="008B0B75"/>
    <w:rsid w:val="008B559F"/>
    <w:rsid w:val="008B7BEA"/>
    <w:rsid w:val="008C0B6D"/>
    <w:rsid w:val="008C104B"/>
    <w:rsid w:val="008C43D0"/>
    <w:rsid w:val="008C454F"/>
    <w:rsid w:val="008C6E97"/>
    <w:rsid w:val="008D4154"/>
    <w:rsid w:val="008D5811"/>
    <w:rsid w:val="008D702C"/>
    <w:rsid w:val="008D7C01"/>
    <w:rsid w:val="008E11A9"/>
    <w:rsid w:val="008E7F4F"/>
    <w:rsid w:val="008F1C45"/>
    <w:rsid w:val="008F7028"/>
    <w:rsid w:val="00900069"/>
    <w:rsid w:val="0090038A"/>
    <w:rsid w:val="00903FC4"/>
    <w:rsid w:val="00905C22"/>
    <w:rsid w:val="00906985"/>
    <w:rsid w:val="00907BC8"/>
    <w:rsid w:val="00913635"/>
    <w:rsid w:val="00916EA4"/>
    <w:rsid w:val="009235E9"/>
    <w:rsid w:val="00927642"/>
    <w:rsid w:val="00930817"/>
    <w:rsid w:val="00930D07"/>
    <w:rsid w:val="009318CC"/>
    <w:rsid w:val="0093395C"/>
    <w:rsid w:val="00935972"/>
    <w:rsid w:val="00936F2E"/>
    <w:rsid w:val="00940BC1"/>
    <w:rsid w:val="00942E7E"/>
    <w:rsid w:val="009452E5"/>
    <w:rsid w:val="00947F2B"/>
    <w:rsid w:val="00953DAE"/>
    <w:rsid w:val="00954998"/>
    <w:rsid w:val="009727C5"/>
    <w:rsid w:val="00972F4B"/>
    <w:rsid w:val="00973F79"/>
    <w:rsid w:val="009746D6"/>
    <w:rsid w:val="0098074A"/>
    <w:rsid w:val="0098095D"/>
    <w:rsid w:val="00981EB8"/>
    <w:rsid w:val="00986D00"/>
    <w:rsid w:val="009914A6"/>
    <w:rsid w:val="00991657"/>
    <w:rsid w:val="00992302"/>
    <w:rsid w:val="00996810"/>
    <w:rsid w:val="009A29DC"/>
    <w:rsid w:val="009A3751"/>
    <w:rsid w:val="009A3E85"/>
    <w:rsid w:val="009A4AC7"/>
    <w:rsid w:val="009A7F77"/>
    <w:rsid w:val="009C312C"/>
    <w:rsid w:val="009D022A"/>
    <w:rsid w:val="009D0255"/>
    <w:rsid w:val="009D14B2"/>
    <w:rsid w:val="009D21A2"/>
    <w:rsid w:val="009D270F"/>
    <w:rsid w:val="009D2AE8"/>
    <w:rsid w:val="009D6B16"/>
    <w:rsid w:val="009D79EB"/>
    <w:rsid w:val="009E0E4F"/>
    <w:rsid w:val="009E3782"/>
    <w:rsid w:val="009E5479"/>
    <w:rsid w:val="009E63BE"/>
    <w:rsid w:val="009F031C"/>
    <w:rsid w:val="009F1B82"/>
    <w:rsid w:val="009F4BAD"/>
    <w:rsid w:val="009F4C08"/>
    <w:rsid w:val="009F5903"/>
    <w:rsid w:val="00A02701"/>
    <w:rsid w:val="00A05483"/>
    <w:rsid w:val="00A05F11"/>
    <w:rsid w:val="00A07DC3"/>
    <w:rsid w:val="00A14A81"/>
    <w:rsid w:val="00A1544C"/>
    <w:rsid w:val="00A25D1D"/>
    <w:rsid w:val="00A3020A"/>
    <w:rsid w:val="00A3030A"/>
    <w:rsid w:val="00A31EB1"/>
    <w:rsid w:val="00A33CEA"/>
    <w:rsid w:val="00A34C39"/>
    <w:rsid w:val="00A4034B"/>
    <w:rsid w:val="00A41AB4"/>
    <w:rsid w:val="00A46A7F"/>
    <w:rsid w:val="00A47523"/>
    <w:rsid w:val="00A54325"/>
    <w:rsid w:val="00A56D70"/>
    <w:rsid w:val="00A61E0D"/>
    <w:rsid w:val="00A62895"/>
    <w:rsid w:val="00A635C6"/>
    <w:rsid w:val="00A661A6"/>
    <w:rsid w:val="00A668C5"/>
    <w:rsid w:val="00A66ADF"/>
    <w:rsid w:val="00A66FEF"/>
    <w:rsid w:val="00A67194"/>
    <w:rsid w:val="00A75C12"/>
    <w:rsid w:val="00A77D35"/>
    <w:rsid w:val="00A80E1F"/>
    <w:rsid w:val="00A81B8C"/>
    <w:rsid w:val="00A82469"/>
    <w:rsid w:val="00A834A3"/>
    <w:rsid w:val="00A84561"/>
    <w:rsid w:val="00A85286"/>
    <w:rsid w:val="00A85C65"/>
    <w:rsid w:val="00A869DC"/>
    <w:rsid w:val="00A87091"/>
    <w:rsid w:val="00A941D4"/>
    <w:rsid w:val="00A946BE"/>
    <w:rsid w:val="00A951EA"/>
    <w:rsid w:val="00AA083C"/>
    <w:rsid w:val="00AA08E7"/>
    <w:rsid w:val="00AA0DDB"/>
    <w:rsid w:val="00AA0DE1"/>
    <w:rsid w:val="00AA1BCE"/>
    <w:rsid w:val="00AA1C33"/>
    <w:rsid w:val="00AB0227"/>
    <w:rsid w:val="00AB151A"/>
    <w:rsid w:val="00AB1E57"/>
    <w:rsid w:val="00AB735E"/>
    <w:rsid w:val="00AC060C"/>
    <w:rsid w:val="00AC0D4D"/>
    <w:rsid w:val="00AD3223"/>
    <w:rsid w:val="00AD69AA"/>
    <w:rsid w:val="00AE0039"/>
    <w:rsid w:val="00AE179E"/>
    <w:rsid w:val="00AE277C"/>
    <w:rsid w:val="00AE27E9"/>
    <w:rsid w:val="00AE63D7"/>
    <w:rsid w:val="00AF4CDF"/>
    <w:rsid w:val="00AF728D"/>
    <w:rsid w:val="00B02DD3"/>
    <w:rsid w:val="00B04C16"/>
    <w:rsid w:val="00B0520A"/>
    <w:rsid w:val="00B05825"/>
    <w:rsid w:val="00B07480"/>
    <w:rsid w:val="00B10561"/>
    <w:rsid w:val="00B14C88"/>
    <w:rsid w:val="00B14F7E"/>
    <w:rsid w:val="00B170A5"/>
    <w:rsid w:val="00B20F47"/>
    <w:rsid w:val="00B23093"/>
    <w:rsid w:val="00B24481"/>
    <w:rsid w:val="00B321F2"/>
    <w:rsid w:val="00B36A8F"/>
    <w:rsid w:val="00B376DD"/>
    <w:rsid w:val="00B4104D"/>
    <w:rsid w:val="00B413D1"/>
    <w:rsid w:val="00B43DC9"/>
    <w:rsid w:val="00B46231"/>
    <w:rsid w:val="00B50E12"/>
    <w:rsid w:val="00B51BDB"/>
    <w:rsid w:val="00B5343A"/>
    <w:rsid w:val="00B544F3"/>
    <w:rsid w:val="00B56B0B"/>
    <w:rsid w:val="00B579C8"/>
    <w:rsid w:val="00B61DD2"/>
    <w:rsid w:val="00B628EA"/>
    <w:rsid w:val="00B64879"/>
    <w:rsid w:val="00B66475"/>
    <w:rsid w:val="00B67C1F"/>
    <w:rsid w:val="00B70BAD"/>
    <w:rsid w:val="00B767F2"/>
    <w:rsid w:val="00B80543"/>
    <w:rsid w:val="00B84A59"/>
    <w:rsid w:val="00B85BC9"/>
    <w:rsid w:val="00B85D25"/>
    <w:rsid w:val="00B87050"/>
    <w:rsid w:val="00B90F5A"/>
    <w:rsid w:val="00B91E85"/>
    <w:rsid w:val="00B93CF2"/>
    <w:rsid w:val="00B94DFD"/>
    <w:rsid w:val="00B950FA"/>
    <w:rsid w:val="00BA3510"/>
    <w:rsid w:val="00BA35D5"/>
    <w:rsid w:val="00BB0835"/>
    <w:rsid w:val="00BB1068"/>
    <w:rsid w:val="00BB20BA"/>
    <w:rsid w:val="00BB2CA0"/>
    <w:rsid w:val="00BB3234"/>
    <w:rsid w:val="00BB388D"/>
    <w:rsid w:val="00BB5F20"/>
    <w:rsid w:val="00BC2CFE"/>
    <w:rsid w:val="00BC4F45"/>
    <w:rsid w:val="00BC588C"/>
    <w:rsid w:val="00BD0103"/>
    <w:rsid w:val="00BD3ECE"/>
    <w:rsid w:val="00BD4A4B"/>
    <w:rsid w:val="00BD56C4"/>
    <w:rsid w:val="00BD6819"/>
    <w:rsid w:val="00BD7DEF"/>
    <w:rsid w:val="00BE34C4"/>
    <w:rsid w:val="00BE4277"/>
    <w:rsid w:val="00BE4B87"/>
    <w:rsid w:val="00BE719C"/>
    <w:rsid w:val="00BE7CD4"/>
    <w:rsid w:val="00BF058E"/>
    <w:rsid w:val="00BF5DAF"/>
    <w:rsid w:val="00BF6A40"/>
    <w:rsid w:val="00C01C33"/>
    <w:rsid w:val="00C026DE"/>
    <w:rsid w:val="00C057C0"/>
    <w:rsid w:val="00C07A6C"/>
    <w:rsid w:val="00C113B3"/>
    <w:rsid w:val="00C13A4F"/>
    <w:rsid w:val="00C146EE"/>
    <w:rsid w:val="00C23B83"/>
    <w:rsid w:val="00C24411"/>
    <w:rsid w:val="00C24B33"/>
    <w:rsid w:val="00C2519D"/>
    <w:rsid w:val="00C2740B"/>
    <w:rsid w:val="00C3122F"/>
    <w:rsid w:val="00C31485"/>
    <w:rsid w:val="00C31F15"/>
    <w:rsid w:val="00C34E79"/>
    <w:rsid w:val="00C367CD"/>
    <w:rsid w:val="00C449C3"/>
    <w:rsid w:val="00C453FC"/>
    <w:rsid w:val="00C46F2E"/>
    <w:rsid w:val="00C50069"/>
    <w:rsid w:val="00C503B4"/>
    <w:rsid w:val="00C528DD"/>
    <w:rsid w:val="00C52DDE"/>
    <w:rsid w:val="00C54686"/>
    <w:rsid w:val="00C54B37"/>
    <w:rsid w:val="00C6381E"/>
    <w:rsid w:val="00C64711"/>
    <w:rsid w:val="00C70FEE"/>
    <w:rsid w:val="00C7160B"/>
    <w:rsid w:val="00C72E58"/>
    <w:rsid w:val="00C73E94"/>
    <w:rsid w:val="00C778DD"/>
    <w:rsid w:val="00C80C8A"/>
    <w:rsid w:val="00C82342"/>
    <w:rsid w:val="00C856E5"/>
    <w:rsid w:val="00C867C2"/>
    <w:rsid w:val="00C86B45"/>
    <w:rsid w:val="00C91634"/>
    <w:rsid w:val="00C963D4"/>
    <w:rsid w:val="00C96C8F"/>
    <w:rsid w:val="00C96E43"/>
    <w:rsid w:val="00C97E40"/>
    <w:rsid w:val="00C97F15"/>
    <w:rsid w:val="00CA1463"/>
    <w:rsid w:val="00CA3A50"/>
    <w:rsid w:val="00CB00FE"/>
    <w:rsid w:val="00CB3B5A"/>
    <w:rsid w:val="00CB3FB4"/>
    <w:rsid w:val="00CB68DC"/>
    <w:rsid w:val="00CC1BD1"/>
    <w:rsid w:val="00CC3456"/>
    <w:rsid w:val="00CC51CF"/>
    <w:rsid w:val="00CC5BB7"/>
    <w:rsid w:val="00CD04F7"/>
    <w:rsid w:val="00CD2B6D"/>
    <w:rsid w:val="00CD3780"/>
    <w:rsid w:val="00CD5B2C"/>
    <w:rsid w:val="00CD7C4C"/>
    <w:rsid w:val="00CE3278"/>
    <w:rsid w:val="00CE4771"/>
    <w:rsid w:val="00CE4931"/>
    <w:rsid w:val="00CE5DE5"/>
    <w:rsid w:val="00CE6857"/>
    <w:rsid w:val="00CF4AB4"/>
    <w:rsid w:val="00D00042"/>
    <w:rsid w:val="00D12635"/>
    <w:rsid w:val="00D15FAF"/>
    <w:rsid w:val="00D171F3"/>
    <w:rsid w:val="00D208B9"/>
    <w:rsid w:val="00D20BA4"/>
    <w:rsid w:val="00D21A18"/>
    <w:rsid w:val="00D243C4"/>
    <w:rsid w:val="00D2540C"/>
    <w:rsid w:val="00D25B51"/>
    <w:rsid w:val="00D30407"/>
    <w:rsid w:val="00D30B20"/>
    <w:rsid w:val="00D30CC1"/>
    <w:rsid w:val="00D31064"/>
    <w:rsid w:val="00D3139D"/>
    <w:rsid w:val="00D3529D"/>
    <w:rsid w:val="00D369E2"/>
    <w:rsid w:val="00D431EA"/>
    <w:rsid w:val="00D43942"/>
    <w:rsid w:val="00D43F9E"/>
    <w:rsid w:val="00D44FF0"/>
    <w:rsid w:val="00D463B0"/>
    <w:rsid w:val="00D50CEB"/>
    <w:rsid w:val="00D54036"/>
    <w:rsid w:val="00D540BA"/>
    <w:rsid w:val="00D54FF2"/>
    <w:rsid w:val="00D61BB1"/>
    <w:rsid w:val="00D61C80"/>
    <w:rsid w:val="00D71786"/>
    <w:rsid w:val="00D761A0"/>
    <w:rsid w:val="00D77BB5"/>
    <w:rsid w:val="00D8057B"/>
    <w:rsid w:val="00D80B1B"/>
    <w:rsid w:val="00D818B6"/>
    <w:rsid w:val="00D8297E"/>
    <w:rsid w:val="00D82CB3"/>
    <w:rsid w:val="00D83856"/>
    <w:rsid w:val="00D83A1B"/>
    <w:rsid w:val="00D86483"/>
    <w:rsid w:val="00D91ECF"/>
    <w:rsid w:val="00D94988"/>
    <w:rsid w:val="00D96562"/>
    <w:rsid w:val="00DA1162"/>
    <w:rsid w:val="00DA162B"/>
    <w:rsid w:val="00DA3DA4"/>
    <w:rsid w:val="00DA5028"/>
    <w:rsid w:val="00DA5828"/>
    <w:rsid w:val="00DB0B88"/>
    <w:rsid w:val="00DB345B"/>
    <w:rsid w:val="00DB40A6"/>
    <w:rsid w:val="00DB5A71"/>
    <w:rsid w:val="00DC0ADC"/>
    <w:rsid w:val="00DC2C4C"/>
    <w:rsid w:val="00DC4DC8"/>
    <w:rsid w:val="00DC6B01"/>
    <w:rsid w:val="00DC6DC8"/>
    <w:rsid w:val="00DD0CC0"/>
    <w:rsid w:val="00DD2965"/>
    <w:rsid w:val="00DD740D"/>
    <w:rsid w:val="00DE01DD"/>
    <w:rsid w:val="00DE0235"/>
    <w:rsid w:val="00DE06B8"/>
    <w:rsid w:val="00DE31D5"/>
    <w:rsid w:val="00DE51DE"/>
    <w:rsid w:val="00DE620D"/>
    <w:rsid w:val="00DE7959"/>
    <w:rsid w:val="00DF1B73"/>
    <w:rsid w:val="00DF2125"/>
    <w:rsid w:val="00DF3692"/>
    <w:rsid w:val="00DF7D49"/>
    <w:rsid w:val="00E01830"/>
    <w:rsid w:val="00E01B88"/>
    <w:rsid w:val="00E036A7"/>
    <w:rsid w:val="00E04B74"/>
    <w:rsid w:val="00E05768"/>
    <w:rsid w:val="00E10623"/>
    <w:rsid w:val="00E11414"/>
    <w:rsid w:val="00E13676"/>
    <w:rsid w:val="00E15563"/>
    <w:rsid w:val="00E16BB2"/>
    <w:rsid w:val="00E21F45"/>
    <w:rsid w:val="00E22ED8"/>
    <w:rsid w:val="00E2304B"/>
    <w:rsid w:val="00E2479F"/>
    <w:rsid w:val="00E25B79"/>
    <w:rsid w:val="00E32606"/>
    <w:rsid w:val="00E352BE"/>
    <w:rsid w:val="00E35317"/>
    <w:rsid w:val="00E35566"/>
    <w:rsid w:val="00E360BC"/>
    <w:rsid w:val="00E37697"/>
    <w:rsid w:val="00E452A9"/>
    <w:rsid w:val="00E45A7E"/>
    <w:rsid w:val="00E46557"/>
    <w:rsid w:val="00E4796B"/>
    <w:rsid w:val="00E500AE"/>
    <w:rsid w:val="00E56DCE"/>
    <w:rsid w:val="00E6032F"/>
    <w:rsid w:val="00E616D6"/>
    <w:rsid w:val="00E640F9"/>
    <w:rsid w:val="00E6579E"/>
    <w:rsid w:val="00E67429"/>
    <w:rsid w:val="00E8175F"/>
    <w:rsid w:val="00E829E5"/>
    <w:rsid w:val="00E835E8"/>
    <w:rsid w:val="00E852E8"/>
    <w:rsid w:val="00E859D2"/>
    <w:rsid w:val="00E85B62"/>
    <w:rsid w:val="00E86F15"/>
    <w:rsid w:val="00E90AC8"/>
    <w:rsid w:val="00E93108"/>
    <w:rsid w:val="00E960CC"/>
    <w:rsid w:val="00EB6372"/>
    <w:rsid w:val="00EC2633"/>
    <w:rsid w:val="00ED1E74"/>
    <w:rsid w:val="00ED503B"/>
    <w:rsid w:val="00EE64C3"/>
    <w:rsid w:val="00EF0B12"/>
    <w:rsid w:val="00EF1F2C"/>
    <w:rsid w:val="00EF3942"/>
    <w:rsid w:val="00EF5258"/>
    <w:rsid w:val="00EF6AFE"/>
    <w:rsid w:val="00F01D19"/>
    <w:rsid w:val="00F033E9"/>
    <w:rsid w:val="00F03C35"/>
    <w:rsid w:val="00F05489"/>
    <w:rsid w:val="00F05878"/>
    <w:rsid w:val="00F05B73"/>
    <w:rsid w:val="00F063E8"/>
    <w:rsid w:val="00F06E76"/>
    <w:rsid w:val="00F11996"/>
    <w:rsid w:val="00F1337F"/>
    <w:rsid w:val="00F13EED"/>
    <w:rsid w:val="00F23912"/>
    <w:rsid w:val="00F23F66"/>
    <w:rsid w:val="00F25972"/>
    <w:rsid w:val="00F277B9"/>
    <w:rsid w:val="00F27BB9"/>
    <w:rsid w:val="00F31769"/>
    <w:rsid w:val="00F33873"/>
    <w:rsid w:val="00F341C1"/>
    <w:rsid w:val="00F35FFD"/>
    <w:rsid w:val="00F41549"/>
    <w:rsid w:val="00F4519E"/>
    <w:rsid w:val="00F47E61"/>
    <w:rsid w:val="00F64F56"/>
    <w:rsid w:val="00F70B15"/>
    <w:rsid w:val="00F77997"/>
    <w:rsid w:val="00F8797D"/>
    <w:rsid w:val="00F91675"/>
    <w:rsid w:val="00F932E5"/>
    <w:rsid w:val="00F949E6"/>
    <w:rsid w:val="00FA1C60"/>
    <w:rsid w:val="00FA320F"/>
    <w:rsid w:val="00FA39F6"/>
    <w:rsid w:val="00FA46BE"/>
    <w:rsid w:val="00FA6F52"/>
    <w:rsid w:val="00FB00BC"/>
    <w:rsid w:val="00FB0468"/>
    <w:rsid w:val="00FB1A55"/>
    <w:rsid w:val="00FB1E73"/>
    <w:rsid w:val="00FB432F"/>
    <w:rsid w:val="00FB5489"/>
    <w:rsid w:val="00FB5B46"/>
    <w:rsid w:val="00FC3E59"/>
    <w:rsid w:val="00FC5030"/>
    <w:rsid w:val="00FD0012"/>
    <w:rsid w:val="00FD097A"/>
    <w:rsid w:val="00FD2F55"/>
    <w:rsid w:val="00FD3C39"/>
    <w:rsid w:val="00FD72DF"/>
    <w:rsid w:val="00FE4A3C"/>
    <w:rsid w:val="00FF19A8"/>
    <w:rsid w:val="00FF3682"/>
    <w:rsid w:val="00FF6D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HTML Preformatted" w:locked="1" w:semiHidden="0" w:uiPriority="0" w:unhideWhenUsed="0"/>
    <w:lsdException w:name="Balloo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E31D5"/>
    <w:pPr>
      <w:spacing w:after="200" w:line="276" w:lineRule="auto"/>
    </w:pPr>
    <w:rPr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locked/>
    <w:rsid w:val="007A74F3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9"/>
    <w:qFormat/>
    <w:locked/>
    <w:rsid w:val="007A74F3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locked/>
    <w:rsid w:val="0056105F"/>
    <w:pPr>
      <w:keepNext/>
      <w:keepLines/>
      <w:spacing w:before="40" w:after="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9"/>
    <w:qFormat/>
    <w:locked/>
    <w:rsid w:val="0056105F"/>
    <w:pPr>
      <w:keepNext/>
      <w:keepLines/>
      <w:spacing w:before="40" w:after="0"/>
      <w:outlineLvl w:val="3"/>
    </w:pPr>
    <w:rPr>
      <w:rFonts w:ascii="Cambria" w:eastAsia="Times New Roman" w:hAnsi="Cambria"/>
      <w:i/>
      <w:iCs/>
      <w:color w:val="365F91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7A74F3"/>
    <w:rPr>
      <w:rFonts w:ascii="Cambria" w:hAnsi="Cambria" w:cs="Times New Roman"/>
      <w:b/>
      <w:bCs/>
      <w:kern w:val="32"/>
      <w:sz w:val="32"/>
      <w:szCs w:val="32"/>
      <w:lang w:eastAsia="en-US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7A74F3"/>
    <w:rPr>
      <w:rFonts w:ascii="Cambria" w:hAnsi="Cambria" w:cs="Times New Roman"/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sid w:val="0056105F"/>
    <w:rPr>
      <w:rFonts w:ascii="Cambria" w:hAnsi="Cambria" w:cs="Times New Roman"/>
      <w:color w:val="243F60"/>
      <w:sz w:val="24"/>
      <w:szCs w:val="24"/>
      <w:lang w:eastAsia="en-US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sid w:val="0056105F"/>
    <w:rPr>
      <w:rFonts w:ascii="Cambria" w:hAnsi="Cambria" w:cs="Times New Roman"/>
      <w:i/>
      <w:iCs/>
      <w:color w:val="365F91"/>
      <w:sz w:val="22"/>
      <w:szCs w:val="22"/>
      <w:lang w:eastAsia="en-US"/>
    </w:rPr>
  </w:style>
  <w:style w:type="paragraph" w:customStyle="1" w:styleId="ConsPlusNormal">
    <w:name w:val="ConsPlusNormal"/>
    <w:uiPriority w:val="99"/>
    <w:rsid w:val="004A19E5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ConsPlusCell">
    <w:name w:val="ConsPlusCell"/>
    <w:uiPriority w:val="99"/>
    <w:rsid w:val="00A46A7F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8"/>
      <w:szCs w:val="28"/>
    </w:rPr>
  </w:style>
  <w:style w:type="paragraph" w:styleId="NoSpacing">
    <w:name w:val="No Spacing"/>
    <w:link w:val="NoSpacingChar"/>
    <w:uiPriority w:val="99"/>
    <w:qFormat/>
    <w:rsid w:val="00DE620D"/>
    <w:rPr>
      <w:lang w:eastAsia="en-US"/>
    </w:rPr>
  </w:style>
  <w:style w:type="paragraph" w:styleId="ListParagraph">
    <w:name w:val="List Paragraph"/>
    <w:basedOn w:val="Normal"/>
    <w:uiPriority w:val="99"/>
    <w:qFormat/>
    <w:rsid w:val="00711198"/>
    <w:pPr>
      <w:widowControl w:val="0"/>
      <w:autoSpaceDE w:val="0"/>
      <w:autoSpaceDN w:val="0"/>
      <w:adjustRightInd w:val="0"/>
      <w:spacing w:after="0" w:line="240" w:lineRule="auto"/>
      <w:ind w:left="720" w:firstLine="720"/>
      <w:contextualSpacing/>
      <w:jc w:val="both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NoSpacingChar">
    <w:name w:val="No Spacing Char"/>
    <w:link w:val="NoSpacing"/>
    <w:uiPriority w:val="99"/>
    <w:locked/>
    <w:rsid w:val="00C057C0"/>
    <w:rPr>
      <w:sz w:val="22"/>
      <w:lang w:val="ru-RU" w:eastAsia="en-US"/>
    </w:rPr>
  </w:style>
  <w:style w:type="paragraph" w:customStyle="1" w:styleId="1">
    <w:name w:val="Без интервала1"/>
    <w:uiPriority w:val="99"/>
    <w:rsid w:val="00BB1068"/>
    <w:rPr>
      <w:rFonts w:ascii="Times New Roman" w:eastAsia="Times New Roman" w:hAnsi="Times New Roman"/>
      <w:sz w:val="24"/>
      <w:szCs w:val="24"/>
    </w:rPr>
  </w:style>
  <w:style w:type="table" w:styleId="TableGrid">
    <w:name w:val="Table Grid"/>
    <w:basedOn w:val="TableNormal"/>
    <w:uiPriority w:val="99"/>
    <w:rsid w:val="00CD3780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0">
    <w:name w:val="consplusnormal"/>
    <w:basedOn w:val="Normal"/>
    <w:uiPriority w:val="99"/>
    <w:rsid w:val="0062794D"/>
    <w:pPr>
      <w:spacing w:after="0" w:line="255" w:lineRule="atLeast"/>
      <w:ind w:left="75" w:right="75" w:firstLine="720"/>
      <w:jc w:val="both"/>
    </w:pPr>
    <w:rPr>
      <w:rFonts w:ascii="Verdana" w:hAnsi="Verdana"/>
      <w:sz w:val="17"/>
      <w:szCs w:val="17"/>
      <w:lang w:eastAsia="ru-RU"/>
    </w:rPr>
  </w:style>
  <w:style w:type="paragraph" w:customStyle="1" w:styleId="10">
    <w:name w:val="Знак1"/>
    <w:basedOn w:val="Normal"/>
    <w:uiPriority w:val="99"/>
    <w:rsid w:val="00285608"/>
    <w:pPr>
      <w:spacing w:after="160" w:line="240" w:lineRule="exact"/>
    </w:pPr>
    <w:rPr>
      <w:rFonts w:ascii="Verdana" w:eastAsia="Times New Roman" w:hAnsi="Verdana"/>
      <w:sz w:val="20"/>
      <w:szCs w:val="20"/>
      <w:lang w:val="en-US"/>
    </w:rPr>
  </w:style>
  <w:style w:type="paragraph" w:styleId="BodyTextIndent">
    <w:name w:val="Body Text Indent"/>
    <w:basedOn w:val="Normal"/>
    <w:link w:val="BodyTextIndentChar"/>
    <w:uiPriority w:val="99"/>
    <w:rsid w:val="00B43DC9"/>
    <w:pPr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BodyTextIndentChar">
    <w:name w:val="Body Text Indent Char"/>
    <w:basedOn w:val="DefaultParagraphFont"/>
    <w:link w:val="BodyTextIndent"/>
    <w:uiPriority w:val="99"/>
    <w:locked/>
    <w:rsid w:val="00B43DC9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B43DC9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0"/>
      <w:szCs w:val="20"/>
    </w:rPr>
  </w:style>
  <w:style w:type="paragraph" w:styleId="NormalWeb">
    <w:name w:val="Normal (Web)"/>
    <w:basedOn w:val="Normal"/>
    <w:uiPriority w:val="99"/>
    <w:rsid w:val="00B43D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1">
    <w:name w:val="Основной текст Знак1"/>
    <w:uiPriority w:val="99"/>
    <w:locked/>
    <w:rsid w:val="00190363"/>
    <w:rPr>
      <w:rFonts w:ascii="Times New Roman" w:hAnsi="Times New Roman"/>
      <w:sz w:val="26"/>
      <w:shd w:val="clear" w:color="auto" w:fill="FFFFFF"/>
    </w:rPr>
  </w:style>
  <w:style w:type="character" w:styleId="Hyperlink">
    <w:name w:val="Hyperlink"/>
    <w:basedOn w:val="DefaultParagraphFont"/>
    <w:uiPriority w:val="99"/>
    <w:rsid w:val="00A56D70"/>
    <w:rPr>
      <w:rFonts w:cs="Times New Roman"/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rsid w:val="00C54B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54B37"/>
    <w:rPr>
      <w:rFonts w:ascii="Tahoma" w:hAnsi="Tahoma" w:cs="Tahoma"/>
      <w:sz w:val="16"/>
      <w:szCs w:val="16"/>
    </w:rPr>
  </w:style>
  <w:style w:type="paragraph" w:styleId="BodyText3">
    <w:name w:val="Body Text 3"/>
    <w:basedOn w:val="Normal"/>
    <w:link w:val="BodyText3Char"/>
    <w:uiPriority w:val="99"/>
    <w:semiHidden/>
    <w:rsid w:val="00C54B37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locked/>
    <w:rsid w:val="00C54B37"/>
    <w:rPr>
      <w:rFonts w:cs="Times New Roman"/>
      <w:sz w:val="16"/>
      <w:szCs w:val="16"/>
    </w:rPr>
  </w:style>
  <w:style w:type="paragraph" w:customStyle="1" w:styleId="a">
    <w:name w:val="Знак"/>
    <w:basedOn w:val="Normal"/>
    <w:uiPriority w:val="99"/>
    <w:rsid w:val="00C70FEE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character" w:customStyle="1" w:styleId="a2">
    <w:name w:val="a2"/>
    <w:basedOn w:val="DefaultParagraphFont"/>
    <w:uiPriority w:val="99"/>
    <w:rsid w:val="00C70FEE"/>
    <w:rPr>
      <w:rFonts w:cs="Times New Roman"/>
    </w:rPr>
  </w:style>
  <w:style w:type="paragraph" w:customStyle="1" w:styleId="Style1">
    <w:name w:val="Style1"/>
    <w:basedOn w:val="Normal"/>
    <w:uiPriority w:val="99"/>
    <w:rsid w:val="00C72E58"/>
    <w:pPr>
      <w:widowControl w:val="0"/>
      <w:autoSpaceDE w:val="0"/>
      <w:autoSpaceDN w:val="0"/>
      <w:adjustRightInd w:val="0"/>
      <w:spacing w:after="0" w:line="365" w:lineRule="exact"/>
      <w:ind w:firstLine="715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Default">
    <w:name w:val="Default"/>
    <w:uiPriority w:val="99"/>
    <w:rsid w:val="003A6139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blk1">
    <w:name w:val="blk1"/>
    <w:basedOn w:val="DefaultParagraphFont"/>
    <w:uiPriority w:val="99"/>
    <w:rsid w:val="00865B22"/>
    <w:rPr>
      <w:rFonts w:cs="Times New Roman"/>
    </w:rPr>
  </w:style>
  <w:style w:type="character" w:customStyle="1" w:styleId="ep2">
    <w:name w:val="ep2"/>
    <w:basedOn w:val="DefaultParagraphFont"/>
    <w:uiPriority w:val="99"/>
    <w:rsid w:val="00865B22"/>
    <w:rPr>
      <w:rFonts w:cs="Times New Roman"/>
      <w:color w:val="000000"/>
      <w:shd w:val="clear" w:color="auto" w:fill="D2D2D2"/>
    </w:rPr>
  </w:style>
  <w:style w:type="character" w:styleId="Emphasis">
    <w:name w:val="Emphasis"/>
    <w:basedOn w:val="DefaultParagraphFont"/>
    <w:uiPriority w:val="99"/>
    <w:qFormat/>
    <w:locked/>
    <w:rsid w:val="007A74F3"/>
    <w:rPr>
      <w:rFonts w:cs="Times New Roman"/>
      <w:i/>
      <w:iCs/>
    </w:rPr>
  </w:style>
  <w:style w:type="table" w:customStyle="1" w:styleId="12">
    <w:name w:val="Сетка таблицы1"/>
    <w:uiPriority w:val="99"/>
    <w:rsid w:val="0081519A"/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rmattext">
    <w:name w:val="formattext"/>
    <w:basedOn w:val="Normal"/>
    <w:uiPriority w:val="99"/>
    <w:rsid w:val="0013732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Title">
    <w:name w:val="Title"/>
    <w:basedOn w:val="Normal"/>
    <w:next w:val="Normal"/>
    <w:link w:val="TitleChar"/>
    <w:uiPriority w:val="99"/>
    <w:qFormat/>
    <w:locked/>
    <w:rsid w:val="007969C6"/>
    <w:pPr>
      <w:spacing w:after="0" w:line="240" w:lineRule="auto"/>
      <w:contextualSpacing/>
    </w:pPr>
    <w:rPr>
      <w:rFonts w:ascii="Calibri Light" w:eastAsia="Times New Roman" w:hAnsi="Calibri Light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99"/>
    <w:locked/>
    <w:rsid w:val="007969C6"/>
    <w:rPr>
      <w:rFonts w:ascii="Calibri Light" w:hAnsi="Calibri Light" w:cs="Times New Roman"/>
      <w:spacing w:val="-10"/>
      <w:kern w:val="28"/>
      <w:sz w:val="56"/>
      <w:szCs w:val="56"/>
      <w:lang w:eastAsia="en-US"/>
    </w:rPr>
  </w:style>
  <w:style w:type="paragraph" w:styleId="HTMLPreformatted">
    <w:name w:val="HTML Preformatted"/>
    <w:basedOn w:val="Normal"/>
    <w:link w:val="HTMLPreformattedChar"/>
    <w:uiPriority w:val="99"/>
    <w:rsid w:val="004933F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locked/>
    <w:rsid w:val="004933F8"/>
    <w:rPr>
      <w:rFonts w:ascii="Courier New" w:hAnsi="Courier New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611169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69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69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69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69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116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116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116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1116977">
                      <w:marLeft w:val="60"/>
                      <w:marRight w:val="6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116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6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6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7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7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61116994">
                      <w:marLeft w:val="60"/>
                      <w:marRight w:val="6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116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6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6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6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7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7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61116997">
                      <w:marLeft w:val="60"/>
                      <w:marRight w:val="6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116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6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6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6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6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61117006">
                      <w:marLeft w:val="60"/>
                      <w:marRight w:val="6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117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61117011">
                      <w:marLeft w:val="60"/>
                      <w:marRight w:val="6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11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611169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6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116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116966">
              <w:marLeft w:val="60"/>
              <w:marRight w:val="6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11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16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6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69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69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69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69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116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116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116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169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6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11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11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116988">
                  <w:marLeft w:val="0"/>
                  <w:marRight w:val="0"/>
                  <w:marTop w:val="0"/>
                  <w:marBottom w:val="0"/>
                  <w:divBdr>
                    <w:top w:val="single" w:sz="8" w:space="21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1116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116981">
                          <w:marLeft w:val="309"/>
                          <w:marRight w:val="0"/>
                          <w:marTop w:val="0"/>
                          <w:marBottom w:val="144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1117007">
                          <w:marLeft w:val="309"/>
                          <w:marRight w:val="0"/>
                          <w:marTop w:val="0"/>
                          <w:marBottom w:val="144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61117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70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70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116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117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116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170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70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consultantplus://offline/ref=43A77DADCCF337A8D0E5DB1BF2CE0E43C56F8A6FF0B284A2A99F654209A39A9EDBCD56E16C06D850i3W1J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consultantplus://offline/ref=43A77DADCCF337A8D0E5DB1BF2CE0E43C6668966F0BC84A2A99F654209A39A9EDBCD56E16C05DB59i3W3J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Pages>2</Pages>
  <Words>628</Words>
  <Characters>3583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ЕловскиВН</dc:creator>
  <cp:keywords/>
  <dc:description/>
  <cp:lastModifiedBy>1</cp:lastModifiedBy>
  <cp:revision>2</cp:revision>
  <cp:lastPrinted>2021-06-16T03:25:00Z</cp:lastPrinted>
  <dcterms:created xsi:type="dcterms:W3CDTF">2021-06-16T04:13:00Z</dcterms:created>
  <dcterms:modified xsi:type="dcterms:W3CDTF">2021-06-16T04:13:00Z</dcterms:modified>
</cp:coreProperties>
</file>